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84D30" w14:textId="315C276E" w:rsidR="007F4660" w:rsidRPr="006E7343" w:rsidRDefault="007F4660" w:rsidP="007F4660">
      <w:pPr>
        <w:pStyle w:val="CRCoverPage"/>
        <w:tabs>
          <w:tab w:val="right" w:pos="9639"/>
        </w:tabs>
        <w:spacing w:after="0"/>
        <w:rPr>
          <w:b/>
          <w:i/>
          <w:noProof/>
          <w:sz w:val="28"/>
          <w:lang w:val="it-IT"/>
        </w:rPr>
      </w:pPr>
      <w:r w:rsidRPr="006E7343">
        <w:rPr>
          <w:b/>
          <w:noProof/>
          <w:sz w:val="24"/>
          <w:lang w:val="it-IT"/>
        </w:rPr>
        <w:t>3GPP SA3LI#</w:t>
      </w:r>
      <w:r>
        <w:rPr>
          <w:b/>
          <w:noProof/>
          <w:sz w:val="24"/>
          <w:lang w:val="it-IT"/>
        </w:rPr>
        <w:t>98</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5</w:t>
      </w:r>
      <w:r w:rsidRPr="006E7343">
        <w:rPr>
          <w:b/>
          <w:i/>
          <w:noProof/>
          <w:sz w:val="28"/>
          <w:lang w:val="it-IT"/>
        </w:rPr>
        <w:t>0</w:t>
      </w:r>
      <w:r>
        <w:rPr>
          <w:b/>
          <w:i/>
          <w:noProof/>
          <w:sz w:val="28"/>
          <w:lang w:val="it-IT"/>
        </w:rPr>
        <w:t>3</w:t>
      </w:r>
      <w:r>
        <w:rPr>
          <w:b/>
          <w:i/>
          <w:noProof/>
          <w:sz w:val="28"/>
          <w:lang w:val="it-IT"/>
        </w:rPr>
        <w:t>9</w:t>
      </w:r>
      <w:r w:rsidR="00FA7598">
        <w:rPr>
          <w:b/>
          <w:i/>
          <w:noProof/>
          <w:sz w:val="28"/>
          <w:lang w:val="it-IT"/>
        </w:rPr>
        <w:t>9</w:t>
      </w:r>
    </w:p>
    <w:p w14:paraId="2795DB5E" w14:textId="77777777" w:rsidR="007F4660" w:rsidRDefault="007F4660" w:rsidP="007F4660">
      <w:pPr>
        <w:pStyle w:val="CRCoverPage"/>
        <w:outlineLvl w:val="0"/>
        <w:rPr>
          <w:b/>
          <w:noProof/>
          <w:sz w:val="24"/>
        </w:rPr>
      </w:pPr>
      <w:r>
        <w:rPr>
          <w:b/>
          <w:noProof/>
          <w:sz w:val="24"/>
        </w:rPr>
        <w:t>15-18 July 2025, Florence (Italy)</w:t>
      </w:r>
    </w:p>
    <w:p w14:paraId="3B0D7014" w14:textId="77777777" w:rsidR="007F4660" w:rsidRPr="000F4E43" w:rsidRDefault="007F4660" w:rsidP="007F4660">
      <w:pPr>
        <w:pStyle w:val="Header"/>
        <w:pBdr>
          <w:bottom w:val="single" w:sz="4" w:space="1" w:color="auto"/>
        </w:pBdr>
        <w:tabs>
          <w:tab w:val="right" w:pos="9639"/>
        </w:tabs>
        <w:rPr>
          <w:rFonts w:cs="Arial"/>
          <w:b/>
          <w:bCs/>
          <w:sz w:val="24"/>
          <w:szCs w:val="24"/>
        </w:rPr>
      </w:pPr>
    </w:p>
    <w:p w14:paraId="56AE8227" w14:textId="77777777" w:rsidR="000130F8" w:rsidRPr="002E1B16" w:rsidRDefault="000130F8" w:rsidP="000130F8">
      <w:pPr>
        <w:pStyle w:val="Header"/>
        <w:tabs>
          <w:tab w:val="clear" w:pos="8931"/>
          <w:tab w:val="clear" w:pos="13892"/>
          <w:tab w:val="right" w:pos="9638"/>
        </w:tabs>
        <w:jc w:val="center"/>
        <w:rPr>
          <w:rFonts w:cs="Arial"/>
          <w:b/>
          <w:sz w:val="24"/>
        </w:rPr>
      </w:pPr>
    </w:p>
    <w:p w14:paraId="7FC3FEF6" w14:textId="77777777" w:rsidR="000130F8" w:rsidRPr="002E1B16" w:rsidRDefault="000130F8" w:rsidP="00AD50BF">
      <w:pPr>
        <w:pStyle w:val="Header"/>
        <w:tabs>
          <w:tab w:val="right" w:pos="9356"/>
        </w:tabs>
        <w:jc w:val="center"/>
      </w:pPr>
    </w:p>
    <w:p w14:paraId="1D1919AE" w14:textId="10D42408" w:rsidR="00AD50BF" w:rsidRPr="002E1B16" w:rsidRDefault="002D439B" w:rsidP="00AD50BF">
      <w:pPr>
        <w:pStyle w:val="Header"/>
        <w:tabs>
          <w:tab w:val="right" w:pos="9356"/>
        </w:tabs>
        <w:jc w:val="center"/>
      </w:pPr>
      <w:r w:rsidRPr="002E1B16">
        <w:rPr>
          <w:noProof/>
          <w:lang w:eastAsia="zh-CN"/>
        </w:rPr>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Pr="002E1B16" w:rsidRDefault="0058060A" w:rsidP="0058060A">
      <w:pPr>
        <w:pStyle w:val="Title"/>
        <w:jc w:val="center"/>
      </w:pPr>
      <w:r w:rsidRPr="002E1B16">
        <w:t>Liaison Statement</w:t>
      </w:r>
    </w:p>
    <w:p w14:paraId="45768ACF"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2E1B16" w14:paraId="70F9D3B0" w14:textId="77777777" w:rsidTr="001202FC">
        <w:trPr>
          <w:trHeight w:val="590"/>
          <w:tblHeader/>
        </w:trPr>
        <w:tc>
          <w:tcPr>
            <w:tcW w:w="3337" w:type="dxa"/>
            <w:shd w:val="clear" w:color="auto" w:fill="DE002B"/>
            <w:vAlign w:val="center"/>
          </w:tcPr>
          <w:p w14:paraId="6FB80C93" w14:textId="77777777" w:rsidR="00A74A54" w:rsidRPr="002E1B16" w:rsidRDefault="00A74A54" w:rsidP="0058060A">
            <w:pPr>
              <w:pStyle w:val="TableHeader"/>
              <w:rPr>
                <w:lang w:val="en-GB"/>
              </w:rPr>
            </w:pPr>
            <w:r w:rsidRPr="002E1B16">
              <w:rPr>
                <w:lang w:val="en-GB"/>
              </w:rPr>
              <w:t>Liaison Statement Title:</w:t>
            </w:r>
          </w:p>
        </w:tc>
        <w:tc>
          <w:tcPr>
            <w:tcW w:w="6379" w:type="dxa"/>
            <w:vAlign w:val="center"/>
          </w:tcPr>
          <w:p w14:paraId="02C75A64" w14:textId="77777777" w:rsidR="00B044AA" w:rsidRPr="002E1B16" w:rsidRDefault="00B044AA" w:rsidP="00B044AA">
            <w:pPr>
              <w:pStyle w:val="TableText"/>
            </w:pPr>
          </w:p>
          <w:p w14:paraId="34E372E3" w14:textId="60796812" w:rsidR="00B044AA" w:rsidRPr="002E1B16" w:rsidRDefault="001C7CA1" w:rsidP="00B044AA">
            <w:pPr>
              <w:pStyle w:val="TableText"/>
            </w:pPr>
            <w:r w:rsidRPr="002E1B16">
              <w:rPr>
                <w:rFonts w:cs="Arial"/>
              </w:rPr>
              <w:t xml:space="preserve">LS </w:t>
            </w:r>
            <w:r w:rsidR="00CD6B0A" w:rsidRPr="002E1B16">
              <w:rPr>
                <w:rFonts w:cs="Arial"/>
              </w:rPr>
              <w:t xml:space="preserve">Response to </w:t>
            </w:r>
            <w:r w:rsidR="00DD587B" w:rsidRPr="002E1B16">
              <w:rPr>
                <w:rFonts w:cs="Arial"/>
              </w:rPr>
              <w:t xml:space="preserve">SA3-LI on </w:t>
            </w:r>
            <w:r w:rsidR="002739C2" w:rsidRPr="002E1B16">
              <w:rPr>
                <w:rFonts w:cs="Arial"/>
              </w:rPr>
              <w:t xml:space="preserve">RCS lawful intercept </w:t>
            </w:r>
            <w:r w:rsidR="000C17DE" w:rsidRPr="002E1B16">
              <w:rPr>
                <w:rFonts w:cs="Arial"/>
              </w:rPr>
              <w:t>requirements</w:t>
            </w:r>
            <w:r w:rsidR="00187871" w:rsidRPr="002E1B16">
              <w:rPr>
                <w:rFonts w:cs="Arial"/>
              </w:rPr>
              <w:t xml:space="preserve"> </w:t>
            </w:r>
            <w:r w:rsidR="42893A5D" w:rsidRPr="002E1B16">
              <w:rPr>
                <w:rFonts w:cs="Arial"/>
              </w:rPr>
              <w:t>(</w:t>
            </w:r>
            <w:r w:rsidR="00B24E1B" w:rsidRPr="002E1B16">
              <w:rPr>
                <w:rFonts w:cs="Arial"/>
              </w:rPr>
              <w:t>s3i250083</w:t>
            </w:r>
            <w:r w:rsidR="42893A5D" w:rsidRPr="002E1B16">
              <w:rPr>
                <w:rFonts w:cs="Arial"/>
              </w:rPr>
              <w:t>)</w:t>
            </w:r>
            <w:r w:rsidR="00187871" w:rsidRPr="002E1B16">
              <w:rPr>
                <w:rFonts w:cs="Arial"/>
              </w:rPr>
              <w:t xml:space="preserve"> </w:t>
            </w:r>
          </w:p>
          <w:p w14:paraId="14BB5007" w14:textId="77777777" w:rsidR="00A74A54" w:rsidRPr="002E1B16" w:rsidRDefault="00A74A54" w:rsidP="00E4345D">
            <w:pPr>
              <w:pStyle w:val="TableText"/>
            </w:pPr>
          </w:p>
        </w:tc>
      </w:tr>
    </w:tbl>
    <w:p w14:paraId="3B3AFB27"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2E1B16"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Pr="002E1B16" w:rsidRDefault="0058060A" w:rsidP="0058060A">
            <w:pPr>
              <w:pStyle w:val="TableHeader"/>
              <w:rPr>
                <w:lang w:val="en-GB"/>
              </w:rPr>
            </w:pPr>
            <w:r w:rsidRPr="002E1B16">
              <w:rPr>
                <w:lang w:val="en-GB"/>
              </w:rPr>
              <w:t>Source Meeting Information</w:t>
            </w:r>
          </w:p>
        </w:tc>
      </w:tr>
      <w:tr w:rsidR="0058060A" w:rsidRPr="002E1B16" w14:paraId="2B862508" w14:textId="77777777" w:rsidTr="5080A863">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hemeFill="background1" w:themeFillShade="D9"/>
          </w:tcPr>
          <w:p w14:paraId="0D28C8C1" w14:textId="27A2E98B" w:rsidR="0058060A" w:rsidRPr="002E1B16" w:rsidRDefault="0058060A" w:rsidP="0058060A">
            <w:pPr>
              <w:pStyle w:val="TableText"/>
            </w:pPr>
            <w:r w:rsidRPr="002E1B16">
              <w:t>Meeting Number</w:t>
            </w:r>
          </w:p>
        </w:tc>
        <w:tc>
          <w:tcPr>
            <w:tcW w:w="3228" w:type="dxa"/>
            <w:shd w:val="clear" w:color="auto" w:fill="D9D9D9" w:themeFill="background1" w:themeFillShade="D9"/>
          </w:tcPr>
          <w:p w14:paraId="70AA5440" w14:textId="77777777" w:rsidR="0058060A" w:rsidRPr="002E1B16" w:rsidRDefault="0058060A" w:rsidP="0058060A">
            <w:pPr>
              <w:pStyle w:val="TableText"/>
            </w:pPr>
            <w:r w:rsidRPr="002E1B16">
              <w:t>Meeting Date</w:t>
            </w:r>
          </w:p>
        </w:tc>
        <w:tc>
          <w:tcPr>
            <w:tcW w:w="3008" w:type="dxa"/>
            <w:shd w:val="clear" w:color="auto" w:fill="D9D9D9" w:themeFill="background1" w:themeFillShade="D9"/>
          </w:tcPr>
          <w:p w14:paraId="516F07AC" w14:textId="77777777" w:rsidR="0058060A" w:rsidRPr="002E1B16" w:rsidRDefault="0058060A" w:rsidP="0058060A">
            <w:pPr>
              <w:pStyle w:val="TableText"/>
            </w:pPr>
            <w:r w:rsidRPr="002E1B16">
              <w:t>Meeting Location</w:t>
            </w:r>
          </w:p>
        </w:tc>
      </w:tr>
      <w:tr w:rsidR="00096622" w:rsidRPr="002E1B16"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14:paraId="54476BB0" w14:textId="7A5998BF" w:rsidR="00096622" w:rsidRPr="002E1B16" w:rsidRDefault="00EC2C5D" w:rsidP="00207216">
                <w:pPr>
                  <w:pStyle w:val="CSFieldInfo"/>
                  <w:framePr w:wrap="auto" w:vAnchor="margin" w:hAnchor="text" w:yAlign="inline"/>
                  <w:rPr>
                    <w:rFonts w:eastAsia="SimSun" w:cs="Times New Roman"/>
                    <w:bCs w:val="0"/>
                    <w:sz w:val="22"/>
                    <w:szCs w:val="20"/>
                    <w:lang w:eastAsia="ja-JP" w:bidi="bn-BD"/>
                  </w:rPr>
                </w:pPr>
                <w:r w:rsidRPr="002E1B16">
                  <w:rPr>
                    <w:lang w:eastAsia="ja-JP"/>
                  </w:rPr>
                  <w:t>RCSG#</w:t>
                </w:r>
                <w:r w:rsidR="00C1417E">
                  <w:rPr>
                    <w:lang w:eastAsia="ja-JP"/>
                  </w:rPr>
                  <w:t>45</w:t>
                </w:r>
              </w:p>
            </w:sdtContent>
          </w:sdt>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5-06-25T00:00:00Z">
                <w:dateFormat w:val="dd/MM/yyyy"/>
                <w:lid w:val="en-GB"/>
                <w:storeMappedDataAs w:val="dateTime"/>
                <w:calendar w:val="gregorian"/>
              </w:date>
            </w:sdtPr>
            <w:sdtEndPr/>
            <w:sdtContent>
              <w:p w14:paraId="52FB193A" w14:textId="45E23CCA" w:rsidR="00096622" w:rsidRPr="002E1B16" w:rsidRDefault="00C1417E" w:rsidP="008150E1">
                <w:pPr>
                  <w:pStyle w:val="CSFieldInfo"/>
                  <w:framePr w:wrap="auto" w:vAnchor="margin" w:hAnchor="text" w:yAlign="inline"/>
                  <w:rPr>
                    <w:rFonts w:eastAsia="SimSun" w:cs="Times New Roman"/>
                    <w:bCs w:val="0"/>
                    <w:sz w:val="22"/>
                    <w:szCs w:val="20"/>
                    <w:lang w:eastAsia="ja-JP" w:bidi="bn-BD"/>
                  </w:rPr>
                </w:pPr>
                <w:r>
                  <w:rPr>
                    <w:lang w:eastAsia="ja-JP"/>
                  </w:rPr>
                  <w:t>25/06/2025</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6039B31" w14:textId="1F8AE9E8" w:rsidR="00096622" w:rsidRPr="002E1B16" w:rsidRDefault="00DD587B" w:rsidP="008150E1">
                <w:pPr>
                  <w:pStyle w:val="CSFieldInfo"/>
                  <w:framePr w:wrap="auto" w:vAnchor="margin" w:hAnchor="text" w:yAlign="inline"/>
                  <w:rPr>
                    <w:lang w:eastAsia="ja-JP"/>
                  </w:rPr>
                </w:pPr>
                <w:r w:rsidRPr="002E1B16">
                  <w:rPr>
                    <w:lang w:eastAsia="ja-JP"/>
                  </w:rPr>
                  <w:t>Virtual Meeting</w:t>
                </w:r>
              </w:p>
            </w:sdtContent>
          </w:sdt>
        </w:tc>
      </w:tr>
    </w:tbl>
    <w:p w14:paraId="743F10B3"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2E1B16"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2FE64E17" w:rsidR="0058060A" w:rsidRPr="002E1B16" w:rsidRDefault="0058060A" w:rsidP="0058060A">
            <w:pPr>
              <w:pStyle w:val="TableHeader"/>
              <w:rPr>
                <w:lang w:val="en-GB"/>
              </w:rPr>
            </w:pPr>
            <w:r w:rsidRPr="002E1B16">
              <w:rPr>
                <w:lang w:val="en-GB"/>
              </w:rPr>
              <w:t>Document Details</w:t>
            </w:r>
          </w:p>
        </w:tc>
      </w:tr>
      <w:tr w:rsidR="0058060A" w:rsidRPr="002E1B16" w14:paraId="1C043811" w14:textId="77777777" w:rsidTr="5080A86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05C847B" w14:textId="77777777" w:rsidR="0058060A" w:rsidRPr="002E1B16" w:rsidRDefault="0058060A" w:rsidP="001202FC">
            <w:pPr>
              <w:pStyle w:val="TableText"/>
            </w:pPr>
            <w:r w:rsidRPr="002E1B16">
              <w:t>Document Number:</w:t>
            </w:r>
          </w:p>
        </w:tc>
        <w:tc>
          <w:tcPr>
            <w:tcW w:w="3228" w:type="dxa"/>
            <w:shd w:val="clear" w:color="auto" w:fill="D9D9D9" w:themeFill="background1" w:themeFillShade="D9"/>
          </w:tcPr>
          <w:p w14:paraId="18531629" w14:textId="77777777" w:rsidR="0058060A" w:rsidRPr="002E1B16" w:rsidRDefault="0058060A" w:rsidP="001202FC">
            <w:pPr>
              <w:pStyle w:val="TableText"/>
            </w:pPr>
            <w:r w:rsidRPr="002E1B16">
              <w:t>Creation Date:</w:t>
            </w:r>
          </w:p>
        </w:tc>
        <w:tc>
          <w:tcPr>
            <w:tcW w:w="3008" w:type="dxa"/>
            <w:shd w:val="clear" w:color="auto" w:fill="D9D9D9" w:themeFill="background1" w:themeFillShade="D9"/>
          </w:tcPr>
          <w:p w14:paraId="4685F491" w14:textId="77777777" w:rsidR="0058060A" w:rsidRPr="002E1B16" w:rsidRDefault="0058060A" w:rsidP="001202FC">
            <w:pPr>
              <w:pStyle w:val="TableText"/>
            </w:pPr>
            <w:r w:rsidRPr="002E1B16">
              <w:t>Document Author:</w:t>
            </w:r>
          </w:p>
        </w:tc>
      </w:tr>
      <w:tr w:rsidR="0058060A" w:rsidRPr="002E1B1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7076E864" w:rsidR="0058060A" w:rsidRPr="002E1B16" w:rsidRDefault="00EC2C5D" w:rsidP="00207216">
                <w:pPr>
                  <w:pStyle w:val="TableText"/>
                  <w:rPr>
                    <w:rFonts w:eastAsia="MS Mincho"/>
                    <w:lang w:eastAsia="ja-JP"/>
                  </w:rPr>
                </w:pPr>
                <w:r w:rsidRPr="002E1B16">
                  <w:rPr>
                    <w:rFonts w:eastAsia="MS Mincho"/>
                    <w:lang w:eastAsia="ja-JP"/>
                  </w:rPr>
                  <w:t>RCSG#</w:t>
                </w:r>
                <w:r w:rsidR="00C1417E">
                  <w:rPr>
                    <w:rFonts w:eastAsia="MS Mincho"/>
                    <w:lang w:eastAsia="ja-JP"/>
                  </w:rPr>
                  <w:t>45</w:t>
                </w:r>
                <w:r w:rsidRPr="002E1B16">
                  <w:rPr>
                    <w:rFonts w:eastAsia="MS Mincho"/>
                    <w:lang w:eastAsia="ja-JP"/>
                  </w:rPr>
                  <w:t>_Doc_0</w:t>
                </w:r>
                <w:r w:rsidR="00B24E1B" w:rsidRPr="002E1B16">
                  <w:rPr>
                    <w:rFonts w:eastAsia="MS Mincho"/>
                    <w:lang w:eastAsia="ja-JP"/>
                  </w:rPr>
                  <w:t>3</w:t>
                </w:r>
                <w:r w:rsidR="00E703DF">
                  <w:rPr>
                    <w:rFonts w:eastAsia="MS Mincho"/>
                    <w:lang w:eastAsia="ja-JP"/>
                  </w:rPr>
                  <w:t>r1</w:t>
                </w:r>
              </w:p>
            </w:tc>
          </w:sdtContent>
        </w:sdt>
        <w:tc>
          <w:tcPr>
            <w:tcW w:w="3228" w:type="dxa"/>
          </w:tcPr>
          <w:p w14:paraId="1BB3E52C" w14:textId="112AA9B0" w:rsidR="0058060A" w:rsidRPr="002E1B16" w:rsidRDefault="00FA7598" w:rsidP="00A441AB">
            <w:pPr>
              <w:pStyle w:val="TableText"/>
            </w:pPr>
            <w:sdt>
              <w:sdtPr>
                <w:rPr>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5-06-17T00:00:00Z">
                  <w:dateFormat w:val="yyyy-MM-dd"/>
                  <w:lid w:val="sv-SE"/>
                  <w:storeMappedDataAs w:val="dateTime"/>
                  <w:calendar w:val="gregorian"/>
                </w:date>
              </w:sdtPr>
              <w:sdtEndPr/>
              <w:sdtContent>
                <w:r w:rsidR="00C1417E">
                  <w:rPr>
                    <w:lang w:val="sv-SE" w:eastAsia="ja-JP"/>
                  </w:rPr>
                  <w:t>2025-06-17</w:t>
                </w:r>
              </w:sdtContent>
            </w:sdt>
          </w:p>
        </w:tc>
        <w:tc>
          <w:tcPr>
            <w:tcW w:w="3008" w:type="dxa"/>
          </w:tcPr>
          <w:p w14:paraId="5F6B94F6" w14:textId="50C3F47E" w:rsidR="0058060A" w:rsidRPr="002E1B16" w:rsidRDefault="00B24E1B" w:rsidP="00D20D7D">
            <w:pPr>
              <w:pStyle w:val="TableText"/>
              <w:rPr>
                <w:rFonts w:eastAsia="MS Mincho"/>
                <w:lang w:eastAsia="ja-JP"/>
              </w:rPr>
            </w:pPr>
            <w:r w:rsidRPr="002E1B16">
              <w:rPr>
                <w:rFonts w:eastAsia="MS Mincho"/>
                <w:lang w:eastAsia="ja-JP"/>
              </w:rPr>
              <w:t>Tom Van Pelt</w:t>
            </w:r>
            <w:r w:rsidR="00CD6B0A" w:rsidRPr="002E1B16">
              <w:rPr>
                <w:rFonts w:eastAsia="MS Mincho"/>
                <w:lang w:eastAsia="ja-JP"/>
              </w:rPr>
              <w:t xml:space="preserve"> (GSMA)</w:t>
            </w:r>
          </w:p>
        </w:tc>
      </w:tr>
      <w:tr w:rsidR="0058060A" w:rsidRPr="002E1B16" w14:paraId="2C184CA8" w14:textId="77777777" w:rsidTr="5080A86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217A5C5" w14:textId="77777777" w:rsidR="0058060A" w:rsidRPr="002E1B16" w:rsidRDefault="0058060A" w:rsidP="001202FC">
            <w:pPr>
              <w:pStyle w:val="TableText"/>
            </w:pPr>
            <w:r w:rsidRPr="002E1B16">
              <w:t>Originating GSMA Source:</w:t>
            </w:r>
          </w:p>
        </w:tc>
        <w:tc>
          <w:tcPr>
            <w:tcW w:w="3228" w:type="dxa"/>
            <w:shd w:val="clear" w:color="auto" w:fill="D9D9D9" w:themeFill="background1" w:themeFillShade="D9"/>
          </w:tcPr>
          <w:p w14:paraId="003F4C37" w14:textId="77777777" w:rsidR="0058060A" w:rsidRPr="002E1B16" w:rsidRDefault="0058060A" w:rsidP="001202FC">
            <w:pPr>
              <w:pStyle w:val="TableText"/>
            </w:pPr>
            <w:r w:rsidRPr="002E1B16">
              <w:t>Deadline for response:</w:t>
            </w:r>
          </w:p>
        </w:tc>
        <w:tc>
          <w:tcPr>
            <w:tcW w:w="3008" w:type="dxa"/>
            <w:shd w:val="clear" w:color="auto" w:fill="D9D9D9" w:themeFill="background1" w:themeFillShade="D9"/>
          </w:tcPr>
          <w:p w14:paraId="175B7EB3" w14:textId="77777777" w:rsidR="0058060A" w:rsidRPr="002E1B16" w:rsidRDefault="0058060A" w:rsidP="001202FC">
            <w:pPr>
              <w:pStyle w:val="TableText"/>
            </w:pPr>
            <w:r w:rsidRPr="002E1B16">
              <w:t>Liaison Statement Contact</w:t>
            </w:r>
          </w:p>
        </w:tc>
      </w:tr>
      <w:tr w:rsidR="0058060A" w:rsidRPr="002E1B16"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4BDFE6A8" w:rsidR="0058060A" w:rsidRPr="002E1B16" w:rsidRDefault="00DD587B" w:rsidP="00D20D7D">
            <w:pPr>
              <w:pStyle w:val="TableText"/>
              <w:rPr>
                <w:rFonts w:eastAsia="MS Mincho"/>
                <w:iCs/>
                <w:lang w:eastAsia="ja-JP"/>
              </w:rPr>
            </w:pPr>
            <w:r w:rsidRPr="002E1B16">
              <w:rPr>
                <w:rFonts w:eastAsia="MS Mincho"/>
                <w:iCs/>
                <w:lang w:eastAsia="ja-JP"/>
              </w:rPr>
              <w:t>RCSG</w:t>
            </w:r>
          </w:p>
        </w:tc>
        <w:tc>
          <w:tcPr>
            <w:tcW w:w="3228" w:type="dxa"/>
          </w:tcPr>
          <w:p w14:paraId="5D56DE29" w14:textId="38257470" w:rsidR="0058060A" w:rsidRPr="002E1B16" w:rsidRDefault="00B428D8" w:rsidP="001202FC">
            <w:pPr>
              <w:pStyle w:val="TableText"/>
              <w:rPr>
                <w:rFonts w:eastAsia="MS Mincho"/>
                <w:iCs/>
                <w:lang w:eastAsia="ja-JP"/>
              </w:rPr>
            </w:pPr>
            <w:r w:rsidRPr="002E1B16">
              <w:rPr>
                <w:rFonts w:eastAsia="MS Mincho"/>
                <w:iCs/>
                <w:lang w:eastAsia="ja-JP"/>
              </w:rPr>
              <w:t>N/A</w:t>
            </w:r>
          </w:p>
        </w:tc>
        <w:tc>
          <w:tcPr>
            <w:tcW w:w="3008" w:type="dxa"/>
          </w:tcPr>
          <w:p w14:paraId="6895AB06" w14:textId="77777777" w:rsidR="0058060A" w:rsidRPr="002E1B16" w:rsidRDefault="00207216" w:rsidP="001202FC">
            <w:pPr>
              <w:pStyle w:val="TableText"/>
              <w:rPr>
                <w:rFonts w:eastAsia="MS Mincho"/>
                <w:i/>
                <w:lang w:eastAsia="ja-JP"/>
              </w:rPr>
            </w:pPr>
            <w:r w:rsidRPr="002E1B16">
              <w:rPr>
                <w:rFonts w:eastAsia="MS Mincho"/>
                <w:i/>
                <w:lang w:eastAsia="ja-JP"/>
              </w:rPr>
              <w:t>GSMALiaisons@gsma.com</w:t>
            </w:r>
          </w:p>
        </w:tc>
      </w:tr>
      <w:tr w:rsidR="0058060A" w:rsidRPr="002E1B16" w14:paraId="7A0E1B2D" w14:textId="77777777" w:rsidTr="5080A86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31506F4D" w14:textId="77777777" w:rsidR="0058060A" w:rsidRPr="002E1B16" w:rsidRDefault="0058060A" w:rsidP="001202FC">
            <w:pPr>
              <w:pStyle w:val="TableText"/>
            </w:pPr>
            <w:r w:rsidRPr="002E1B16">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5CAA44D" w14:textId="5C1E2483" w:rsidR="0058060A" w:rsidRPr="002E1B16" w:rsidRDefault="00096622" w:rsidP="001202FC">
                <w:pPr>
                  <w:pStyle w:val="TableText"/>
                  <w:rPr>
                    <w:rFonts w:eastAsia="MS Mincho"/>
                    <w:lang w:eastAsia="ja-JP"/>
                  </w:rPr>
                </w:pPr>
                <w:r w:rsidRPr="002E1B16">
                  <w:rPr>
                    <w:rFonts w:eastAsia="MS Mincho"/>
                    <w:lang w:eastAsia="ja-JP"/>
                  </w:rPr>
                  <w:t>Non-confidential</w:t>
                </w:r>
              </w:p>
            </w:sdtContent>
          </w:sdt>
        </w:tc>
      </w:tr>
    </w:tbl>
    <w:p w14:paraId="0A357B45" w14:textId="77777777" w:rsidR="0058060A" w:rsidRPr="002E1B1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2E1B16"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Pr="002E1B16" w:rsidRDefault="0058060A" w:rsidP="0058060A">
            <w:pPr>
              <w:pStyle w:val="TableHeader"/>
              <w:rPr>
                <w:lang w:val="en-GB"/>
              </w:rPr>
            </w:pPr>
            <w:r w:rsidRPr="002E1B16">
              <w:rPr>
                <w:lang w:val="en-GB"/>
              </w:rPr>
              <w:t>Action Required by Recipient</w:t>
            </w:r>
          </w:p>
        </w:tc>
      </w:tr>
      <w:tr w:rsidR="0058060A" w:rsidRPr="002E1B16"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Pr="002E1B16" w:rsidRDefault="0058060A" w:rsidP="001202FC">
            <w:pPr>
              <w:pStyle w:val="TableText"/>
            </w:pPr>
            <w:r w:rsidRPr="002E1B16">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64805FF4" w:rsidR="0058060A" w:rsidRPr="002E1B16" w:rsidRDefault="00B24E1B" w:rsidP="0058060A">
            <w:pPr>
              <w:pStyle w:val="TableText"/>
              <w:rPr>
                <w:rFonts w:eastAsia="MS Mincho"/>
                <w:lang w:eastAsia="ja-JP"/>
              </w:rPr>
            </w:pPr>
            <w:r w:rsidRPr="002E1B16">
              <w:rPr>
                <w:rFonts w:eastAsia="MS Mincho"/>
                <w:lang w:eastAsia="ja-JP"/>
              </w:rPr>
              <w:t>CC: FASG</w:t>
            </w:r>
          </w:p>
        </w:tc>
      </w:tr>
      <w:tr w:rsidR="0058060A" w:rsidRPr="002E1B16"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Pr="002E1B16" w:rsidRDefault="0058060A" w:rsidP="001202FC">
            <w:pPr>
              <w:pStyle w:val="TableText"/>
            </w:pPr>
            <w:r w:rsidRPr="002E1B16">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834EC8C" w14:textId="77777777" w:rsidR="00F83A3C" w:rsidRPr="002E1B16" w:rsidRDefault="00F83A3C" w:rsidP="001202FC">
            <w:pPr>
              <w:pStyle w:val="TableText"/>
              <w:rPr>
                <w:rFonts w:eastAsia="MS Mincho"/>
                <w:lang w:eastAsia="ja-JP"/>
              </w:rPr>
            </w:pPr>
            <w:r w:rsidRPr="002E1B16">
              <w:rPr>
                <w:rFonts w:eastAsia="MS Mincho"/>
                <w:lang w:eastAsia="ja-JP"/>
              </w:rPr>
              <w:t xml:space="preserve">To: </w:t>
            </w:r>
            <w:r w:rsidR="00DD587B" w:rsidRPr="002E1B16">
              <w:rPr>
                <w:rFonts w:eastAsia="MS Mincho"/>
                <w:lang w:eastAsia="ja-JP"/>
              </w:rPr>
              <w:t>3GPP SA3-LI</w:t>
            </w:r>
          </w:p>
          <w:p w14:paraId="02A73BE5" w14:textId="0EE650A5" w:rsidR="00B3761C" w:rsidRPr="002E1B16" w:rsidRDefault="00B3761C" w:rsidP="001202FC">
            <w:pPr>
              <w:pStyle w:val="TableText"/>
              <w:rPr>
                <w:rFonts w:eastAsia="MS Mincho"/>
                <w:lang w:eastAsia="ja-JP"/>
              </w:rPr>
            </w:pPr>
            <w:r w:rsidRPr="002E1B16">
              <w:rPr>
                <w:rFonts w:eastAsia="MS Mincho"/>
                <w:lang w:eastAsia="ja-JP"/>
              </w:rPr>
              <w:t xml:space="preserve">CC: </w:t>
            </w:r>
            <w:r w:rsidR="00493F0E" w:rsidRPr="002E1B16">
              <w:rPr>
                <w:rFonts w:eastAsia="MS Mincho"/>
                <w:lang w:eastAsia="ja-JP"/>
              </w:rPr>
              <w:t>3GPP SA3</w:t>
            </w:r>
          </w:p>
        </w:tc>
      </w:tr>
    </w:tbl>
    <w:p w14:paraId="04FD2C54" w14:textId="424C8F17" w:rsidR="00FC0FBE" w:rsidRPr="002E1B16" w:rsidRDefault="00FC0FBE" w:rsidP="0058060A">
      <w:pPr>
        <w:pStyle w:val="NormalParagraph"/>
      </w:pPr>
    </w:p>
    <w:p w14:paraId="7F9A3EA5" w14:textId="77777777" w:rsidR="0057552D" w:rsidRPr="002E1B16" w:rsidRDefault="0057552D" w:rsidP="009E4C85">
      <w:pPr>
        <w:pStyle w:val="Heading1"/>
      </w:pPr>
      <w:r w:rsidRPr="002E1B16">
        <w:t>Background</w:t>
      </w:r>
    </w:p>
    <w:p w14:paraId="123C4DBA" w14:textId="1BD35F06" w:rsidR="004E45D9" w:rsidRPr="002E1B16" w:rsidRDefault="2B4FA929" w:rsidP="27EDDC0D">
      <w:pPr>
        <w:tabs>
          <w:tab w:val="left" w:pos="5103"/>
        </w:tabs>
        <w:spacing w:after="120"/>
        <w:rPr>
          <w:rFonts w:cs="Arial"/>
          <w:sz w:val="20"/>
        </w:rPr>
      </w:pPr>
      <w:r w:rsidRPr="0D124974">
        <w:rPr>
          <w:rFonts w:cs="Arial"/>
          <w:sz w:val="20"/>
        </w:rPr>
        <w:t xml:space="preserve">GSMA </w:t>
      </w:r>
      <w:r w:rsidR="00DECD5E" w:rsidRPr="0D124974">
        <w:rPr>
          <w:rFonts w:cs="Arial"/>
          <w:sz w:val="20"/>
        </w:rPr>
        <w:t>RCS</w:t>
      </w:r>
      <w:r w:rsidR="00E73A74">
        <w:rPr>
          <w:rFonts w:cs="Arial"/>
          <w:sz w:val="20"/>
        </w:rPr>
        <w:t xml:space="preserve"> </w:t>
      </w:r>
      <w:r w:rsidR="00DECD5E" w:rsidRPr="0D124974">
        <w:rPr>
          <w:rFonts w:cs="Arial"/>
          <w:sz w:val="20"/>
        </w:rPr>
        <w:t>G</w:t>
      </w:r>
      <w:r w:rsidR="00E73A74">
        <w:rPr>
          <w:rFonts w:cs="Arial"/>
          <w:sz w:val="20"/>
        </w:rPr>
        <w:t>roup</w:t>
      </w:r>
      <w:r w:rsidR="00DECD5E" w:rsidRPr="0D124974">
        <w:rPr>
          <w:rFonts w:cs="Arial"/>
          <w:sz w:val="20"/>
        </w:rPr>
        <w:t xml:space="preserve"> </w:t>
      </w:r>
      <w:r w:rsidR="00E73A74">
        <w:rPr>
          <w:rFonts w:cs="Arial"/>
          <w:sz w:val="20"/>
        </w:rPr>
        <w:t xml:space="preserve">(RCSG) </w:t>
      </w:r>
      <w:r w:rsidR="00DECD5E" w:rsidRPr="0D124974">
        <w:rPr>
          <w:rFonts w:cs="Arial"/>
          <w:sz w:val="20"/>
        </w:rPr>
        <w:t xml:space="preserve">thanks </w:t>
      </w:r>
      <w:r w:rsidR="30C23895" w:rsidRPr="0D124974">
        <w:rPr>
          <w:rFonts w:cs="Arial"/>
          <w:sz w:val="20"/>
        </w:rPr>
        <w:t xml:space="preserve">3GPP </w:t>
      </w:r>
      <w:r w:rsidR="00DECD5E" w:rsidRPr="0D124974">
        <w:rPr>
          <w:rFonts w:cs="Arial"/>
          <w:sz w:val="20"/>
        </w:rPr>
        <w:t xml:space="preserve">SA3-LI for </w:t>
      </w:r>
      <w:r w:rsidR="760057B5" w:rsidRPr="0D124974">
        <w:rPr>
          <w:rFonts w:cs="Arial"/>
          <w:sz w:val="20"/>
        </w:rPr>
        <w:t>its reply</w:t>
      </w:r>
      <w:r w:rsidR="00DECD5E" w:rsidRPr="0D124974">
        <w:rPr>
          <w:rFonts w:cs="Arial"/>
          <w:sz w:val="20"/>
        </w:rPr>
        <w:t xml:space="preserve"> LS on </w:t>
      </w:r>
      <w:r w:rsidR="2512BE2E" w:rsidRPr="0D124974">
        <w:rPr>
          <w:rStyle w:val="IvDbodytextChar"/>
          <w:sz w:val="20"/>
        </w:rPr>
        <w:t xml:space="preserve">Rich Communication Services (RCS) </w:t>
      </w:r>
      <w:r w:rsidR="2512BE2E" w:rsidRPr="0D124974">
        <w:rPr>
          <w:rFonts w:cs="Arial"/>
          <w:sz w:val="20"/>
        </w:rPr>
        <w:t xml:space="preserve">lawful intercept requirements </w:t>
      </w:r>
      <w:r w:rsidR="00DECD5E" w:rsidRPr="0D124974">
        <w:rPr>
          <w:rStyle w:val="IvDbodytextChar"/>
          <w:sz w:val="20"/>
        </w:rPr>
        <w:t xml:space="preserve">and </w:t>
      </w:r>
      <w:r w:rsidR="2512BE2E" w:rsidRPr="0D124974">
        <w:rPr>
          <w:rStyle w:val="IvDbodytextChar"/>
          <w:sz w:val="20"/>
        </w:rPr>
        <w:t xml:space="preserve">the </w:t>
      </w:r>
      <w:r w:rsidR="00DECD5E" w:rsidRPr="0D124974">
        <w:rPr>
          <w:rStyle w:val="IvDbodytextChar"/>
          <w:sz w:val="20"/>
        </w:rPr>
        <w:t>potential impact</w:t>
      </w:r>
      <w:r w:rsidR="2512BE2E" w:rsidRPr="0D124974">
        <w:rPr>
          <w:rStyle w:val="IvDbodytextChar"/>
          <w:sz w:val="20"/>
        </w:rPr>
        <w:t xml:space="preserve"> of End-to-End </w:t>
      </w:r>
      <w:r w:rsidR="00E73A74">
        <w:rPr>
          <w:rStyle w:val="IvDbodytextChar"/>
          <w:sz w:val="20"/>
        </w:rPr>
        <w:t>E</w:t>
      </w:r>
      <w:r w:rsidR="2512BE2E" w:rsidRPr="0D124974">
        <w:rPr>
          <w:rStyle w:val="IvDbodytextChar"/>
          <w:sz w:val="20"/>
        </w:rPr>
        <w:t>ncryption (E2EE)</w:t>
      </w:r>
      <w:r w:rsidR="00DECD5E" w:rsidRPr="0D124974">
        <w:rPr>
          <w:rStyle w:val="IvDbodytextChar"/>
          <w:sz w:val="20"/>
        </w:rPr>
        <w:t xml:space="preserve"> on</w:t>
      </w:r>
      <w:r w:rsidR="2512BE2E" w:rsidRPr="0D124974">
        <w:rPr>
          <w:rStyle w:val="IvDbodytextChar"/>
          <w:sz w:val="20"/>
        </w:rPr>
        <w:t xml:space="preserve"> 3GPP SA3</w:t>
      </w:r>
      <w:r w:rsidR="00E73A74">
        <w:rPr>
          <w:rStyle w:val="IvDbodytextChar"/>
          <w:sz w:val="20"/>
        </w:rPr>
        <w:t>-</w:t>
      </w:r>
      <w:r w:rsidR="00DECD5E" w:rsidRPr="0D124974">
        <w:rPr>
          <w:rStyle w:val="IvDbodytextChar"/>
          <w:sz w:val="20"/>
        </w:rPr>
        <w:t xml:space="preserve">LI </w:t>
      </w:r>
      <w:r w:rsidR="2512BE2E" w:rsidRPr="0D124974">
        <w:rPr>
          <w:rStyle w:val="IvDbodytextChar"/>
          <w:sz w:val="20"/>
        </w:rPr>
        <w:t>specifications</w:t>
      </w:r>
      <w:r w:rsidR="00DECD5E" w:rsidRPr="0D124974">
        <w:rPr>
          <w:rStyle w:val="IvDbodytextChar"/>
          <w:sz w:val="20"/>
        </w:rPr>
        <w:t>.</w:t>
      </w:r>
    </w:p>
    <w:p w14:paraId="00544E6D" w14:textId="7A277D12" w:rsidR="004E45D9" w:rsidRPr="002E1B16" w:rsidRDefault="007177A0" w:rsidP="004E45D9">
      <w:pPr>
        <w:pStyle w:val="Heading1"/>
      </w:pPr>
      <w:r w:rsidRPr="002E1B16">
        <w:lastRenderedPageBreak/>
        <w:t xml:space="preserve">Discussion </w:t>
      </w:r>
    </w:p>
    <w:p w14:paraId="2878E416" w14:textId="6847E6F7" w:rsidR="00F36E00" w:rsidRPr="002E1B16" w:rsidRDefault="00313D11" w:rsidP="0001067E">
      <w:pPr>
        <w:spacing w:before="0" w:after="160" w:line="259" w:lineRule="auto"/>
        <w:jc w:val="left"/>
        <w:rPr>
          <w:rStyle w:val="IvDbodytextChar"/>
          <w:sz w:val="20"/>
        </w:rPr>
      </w:pPr>
      <w:r w:rsidRPr="002E1B16">
        <w:rPr>
          <w:rFonts w:cs="Arial"/>
          <w:sz w:val="20"/>
        </w:rPr>
        <w:t>GSM</w:t>
      </w:r>
      <w:r w:rsidR="003176A9" w:rsidRPr="002E1B16">
        <w:rPr>
          <w:rFonts w:cs="Arial"/>
          <w:sz w:val="20"/>
        </w:rPr>
        <w:t>A</w:t>
      </w:r>
      <w:r w:rsidRPr="002E1B16">
        <w:rPr>
          <w:rFonts w:cs="Arial"/>
          <w:sz w:val="20"/>
        </w:rPr>
        <w:t xml:space="preserve"> </w:t>
      </w:r>
      <w:r w:rsidR="00DD587B" w:rsidRPr="002E1B16">
        <w:rPr>
          <w:rFonts w:cs="Arial"/>
          <w:sz w:val="20"/>
        </w:rPr>
        <w:t>RCSG</w:t>
      </w:r>
      <w:r w:rsidRPr="002E1B16">
        <w:rPr>
          <w:rFonts w:cs="Arial"/>
          <w:sz w:val="20"/>
        </w:rPr>
        <w:t xml:space="preserve"> </w:t>
      </w:r>
      <w:r w:rsidR="00B24E1B" w:rsidRPr="002E1B16">
        <w:rPr>
          <w:rFonts w:cs="Arial"/>
          <w:sz w:val="20"/>
        </w:rPr>
        <w:t xml:space="preserve">would like to inform that </w:t>
      </w:r>
      <w:r w:rsidR="00E00DAD">
        <w:rPr>
          <w:rFonts w:cs="Arial"/>
          <w:sz w:val="20"/>
        </w:rPr>
        <w:t xml:space="preserve">the </w:t>
      </w:r>
      <w:r w:rsidR="00B24E1B" w:rsidRPr="002E1B16">
        <w:rPr>
          <w:rFonts w:cs="Arial"/>
          <w:sz w:val="20"/>
        </w:rPr>
        <w:t xml:space="preserve">RCS Universal Profile 3.0 specifications </w:t>
      </w:r>
      <w:r w:rsidR="00E00DAD">
        <w:rPr>
          <w:rFonts w:cs="Arial"/>
          <w:sz w:val="20"/>
        </w:rPr>
        <w:t>that include the</w:t>
      </w:r>
      <w:r w:rsidR="00B24E1B" w:rsidRPr="002E1B16">
        <w:rPr>
          <w:rFonts w:cs="Arial"/>
          <w:sz w:val="20"/>
        </w:rPr>
        <w:t xml:space="preserve"> initial support of E2EE have been finalised now and have been </w:t>
      </w:r>
      <w:hyperlink r:id="rId14" w:history="1">
        <w:r w:rsidR="00B24E1B" w:rsidRPr="002E1B16">
          <w:rPr>
            <w:rStyle w:val="Hyperlink"/>
            <w:rFonts w:cs="Arial"/>
            <w:sz w:val="20"/>
          </w:rPr>
          <w:t>published on the GSMA website</w:t>
        </w:r>
      </w:hyperlink>
      <w:r w:rsidR="00B24E1B" w:rsidRPr="002E1B16">
        <w:rPr>
          <w:rFonts w:cs="Arial"/>
          <w:sz w:val="20"/>
        </w:rPr>
        <w:t>.</w:t>
      </w:r>
    </w:p>
    <w:p w14:paraId="3CC2F236" w14:textId="7F0307F7" w:rsidR="002E1B16" w:rsidRDefault="4D6050F9" w:rsidP="0D124974">
      <w:pPr>
        <w:spacing w:after="160" w:line="259" w:lineRule="auto"/>
        <w:jc w:val="left"/>
        <w:rPr>
          <w:rStyle w:val="IvDbodytextChar"/>
          <w:sz w:val="20"/>
        </w:rPr>
      </w:pPr>
      <w:r w:rsidRPr="0D124974">
        <w:rPr>
          <w:rStyle w:val="IvDbodytextChar"/>
          <w:sz w:val="20"/>
        </w:rPr>
        <w:t xml:space="preserve">Given that in the reply </w:t>
      </w:r>
      <w:r w:rsidR="6A1287AA" w:rsidRPr="0D124974">
        <w:rPr>
          <w:rStyle w:val="IvDbodytextChar"/>
          <w:sz w:val="20"/>
        </w:rPr>
        <w:t xml:space="preserve">LS </w:t>
      </w:r>
      <w:r w:rsidRPr="0D124974">
        <w:rPr>
          <w:rStyle w:val="IvDbodytextChar"/>
          <w:sz w:val="20"/>
        </w:rPr>
        <w:t>from 3GPP SA3-LI no further questions were asked on the technical realisation, GSMA RCSG assumes that with its previous reply and the now available specifications, the technical constraints under which E2EE capabilities can be made available by</w:t>
      </w:r>
      <w:r w:rsidR="00E73A74">
        <w:rPr>
          <w:rStyle w:val="IvDbodytextChar"/>
          <w:sz w:val="20"/>
        </w:rPr>
        <w:t xml:space="preserve"> RCS</w:t>
      </w:r>
      <w:r w:rsidRPr="0D124974">
        <w:rPr>
          <w:rStyle w:val="IvDbodytextChar"/>
          <w:sz w:val="20"/>
        </w:rPr>
        <w:t xml:space="preserve"> client providers are clear to 3GPP SA3-LI.</w:t>
      </w:r>
      <w:r w:rsidR="47F9F35C" w:rsidRPr="0D124974">
        <w:rPr>
          <w:rStyle w:val="IvDbodytextChar"/>
          <w:sz w:val="20"/>
        </w:rPr>
        <w:t xml:space="preserve"> </w:t>
      </w:r>
    </w:p>
    <w:p w14:paraId="2DE40B60" w14:textId="74151E8B" w:rsidR="00F36E00" w:rsidRDefault="002E1B16" w:rsidP="00F36E00">
      <w:pPr>
        <w:spacing w:after="160" w:line="259" w:lineRule="auto"/>
        <w:jc w:val="left"/>
        <w:rPr>
          <w:rStyle w:val="IvDbodytextChar"/>
          <w:sz w:val="20"/>
        </w:rPr>
      </w:pPr>
      <w:r>
        <w:rPr>
          <w:rStyle w:val="IvDbodytextChar"/>
          <w:sz w:val="20"/>
        </w:rPr>
        <w:t xml:space="preserve">Given </w:t>
      </w:r>
      <w:r w:rsidR="007812DF">
        <w:rPr>
          <w:rStyle w:val="IvDbodytextChar"/>
          <w:sz w:val="20"/>
        </w:rPr>
        <w:t>its focus on global, technical solutions</w:t>
      </w:r>
      <w:r w:rsidR="00B24E1B" w:rsidRPr="002E1B16">
        <w:rPr>
          <w:rStyle w:val="IvDbodytextChar"/>
          <w:sz w:val="20"/>
        </w:rPr>
        <w:t xml:space="preserve">, </w:t>
      </w:r>
      <w:r>
        <w:rPr>
          <w:rStyle w:val="IvDbodytextChar"/>
          <w:sz w:val="20"/>
        </w:rPr>
        <w:t>GSMA</w:t>
      </w:r>
      <w:r w:rsidR="00B24E1B" w:rsidRPr="002E1B16">
        <w:rPr>
          <w:rStyle w:val="IvDbodytextChar"/>
          <w:sz w:val="20"/>
        </w:rPr>
        <w:t xml:space="preserve"> </w:t>
      </w:r>
      <w:r>
        <w:rPr>
          <w:rStyle w:val="IvDbodytextChar"/>
          <w:sz w:val="20"/>
        </w:rPr>
        <w:t xml:space="preserve">RCSG </w:t>
      </w:r>
      <w:r w:rsidR="00B24E1B" w:rsidRPr="002E1B16">
        <w:rPr>
          <w:rStyle w:val="IvDbodytextChar"/>
          <w:sz w:val="20"/>
        </w:rPr>
        <w:t xml:space="preserve">does not consider itself well-placed to </w:t>
      </w:r>
      <w:r w:rsidRPr="002E1B16">
        <w:rPr>
          <w:rStyle w:val="IvDbodytextChar"/>
          <w:sz w:val="20"/>
        </w:rPr>
        <w:t xml:space="preserve">engage in a </w:t>
      </w:r>
      <w:r w:rsidR="00B24E1B" w:rsidRPr="002E1B16">
        <w:rPr>
          <w:rStyle w:val="IvDbodytextChar"/>
          <w:sz w:val="20"/>
        </w:rPr>
        <w:t>discuss</w:t>
      </w:r>
      <w:r w:rsidRPr="002E1B16">
        <w:rPr>
          <w:rStyle w:val="IvDbodytextChar"/>
          <w:sz w:val="20"/>
        </w:rPr>
        <w:t>ion on</w:t>
      </w:r>
      <w:r w:rsidR="00B24E1B" w:rsidRPr="002E1B16">
        <w:rPr>
          <w:rStyle w:val="IvDbodytextChar"/>
          <w:sz w:val="20"/>
        </w:rPr>
        <w:t xml:space="preserve"> regional regulatory requirements</w:t>
      </w:r>
      <w:r>
        <w:rPr>
          <w:rStyle w:val="IvDbodytextChar"/>
          <w:sz w:val="20"/>
        </w:rPr>
        <w:t xml:space="preserve"> </w:t>
      </w:r>
      <w:r w:rsidR="007812DF">
        <w:rPr>
          <w:rStyle w:val="IvDbodytextChar"/>
          <w:sz w:val="20"/>
        </w:rPr>
        <w:t xml:space="preserve">pertaining to RCS </w:t>
      </w:r>
      <w:r>
        <w:rPr>
          <w:rStyle w:val="IvDbodytextChar"/>
          <w:sz w:val="20"/>
        </w:rPr>
        <w:t xml:space="preserve">with the regulators/LEAs that expressed the desire to hold a joint call. </w:t>
      </w:r>
      <w:r w:rsidR="007812DF">
        <w:rPr>
          <w:rStyle w:val="IvDbodytextChar"/>
          <w:sz w:val="20"/>
        </w:rPr>
        <w:t xml:space="preserve">Given the alternative of client providers not offering the RCS E2EE solution in jurisdictions where requirements cannot be met otherwise, GSMA RCSG </w:t>
      </w:r>
      <w:r>
        <w:rPr>
          <w:rStyle w:val="IvDbodytextChar"/>
          <w:sz w:val="20"/>
        </w:rPr>
        <w:t>does not consider it appropriate to</w:t>
      </w:r>
      <w:r w:rsidR="00E00DAD">
        <w:rPr>
          <w:rStyle w:val="IvDbodytextChar"/>
          <w:sz w:val="20"/>
        </w:rPr>
        <w:t xml:space="preserve"> compromise a global solution for E2EE to meet requirements </w:t>
      </w:r>
      <w:r w:rsidR="007812DF">
        <w:rPr>
          <w:rStyle w:val="IvDbodytextChar"/>
          <w:sz w:val="20"/>
        </w:rPr>
        <w:t>that may be relevant only in</w:t>
      </w:r>
      <w:r w:rsidR="00E00DAD">
        <w:rPr>
          <w:rStyle w:val="IvDbodytextChar"/>
          <w:sz w:val="20"/>
        </w:rPr>
        <w:t xml:space="preserve"> specific </w:t>
      </w:r>
      <w:r w:rsidR="007812DF">
        <w:rPr>
          <w:rStyle w:val="IvDbodytextChar"/>
          <w:sz w:val="20"/>
        </w:rPr>
        <w:t>regions/</w:t>
      </w:r>
      <w:r w:rsidR="00E00DAD">
        <w:rPr>
          <w:rStyle w:val="IvDbodytextChar"/>
          <w:sz w:val="20"/>
        </w:rPr>
        <w:t>jurisdictions.</w:t>
      </w:r>
    </w:p>
    <w:p w14:paraId="731D762A" w14:textId="3E0C052B" w:rsidR="00E00DAD" w:rsidRDefault="6A1287AA" w:rsidP="00867328">
      <w:pPr>
        <w:spacing w:after="160" w:line="259" w:lineRule="auto"/>
        <w:jc w:val="left"/>
        <w:rPr>
          <w:rStyle w:val="IvDbodytextChar"/>
          <w:sz w:val="20"/>
        </w:rPr>
      </w:pPr>
      <w:r w:rsidRPr="0D124974">
        <w:rPr>
          <w:rStyle w:val="IvDbodytextChar"/>
          <w:sz w:val="20"/>
        </w:rPr>
        <w:t>Instead, GSMA RCSG suggest</w:t>
      </w:r>
      <w:r w:rsidR="00E73A74">
        <w:rPr>
          <w:rStyle w:val="IvDbodytextChar"/>
          <w:sz w:val="20"/>
        </w:rPr>
        <w:t>s</w:t>
      </w:r>
      <w:r w:rsidRPr="0D124974">
        <w:rPr>
          <w:rStyle w:val="IvDbodytextChar"/>
          <w:sz w:val="20"/>
        </w:rPr>
        <w:t xml:space="preserve"> </w:t>
      </w:r>
      <w:r w:rsidR="47F9F35C" w:rsidRPr="0D124974">
        <w:rPr>
          <w:rStyle w:val="IvDbodytextChar"/>
          <w:sz w:val="20"/>
        </w:rPr>
        <w:t>inviting</w:t>
      </w:r>
      <w:r w:rsidRPr="0D124974">
        <w:rPr>
          <w:rStyle w:val="IvDbodytextChar"/>
          <w:sz w:val="20"/>
        </w:rPr>
        <w:t xml:space="preserve"> specific GSMA </w:t>
      </w:r>
      <w:r w:rsidR="47F9F35C" w:rsidRPr="0D124974">
        <w:rPr>
          <w:rStyle w:val="IvDbodytextChar"/>
          <w:sz w:val="20"/>
        </w:rPr>
        <w:t>S</w:t>
      </w:r>
      <w:r w:rsidRPr="0D124974">
        <w:rPr>
          <w:rStyle w:val="IvDbodytextChar"/>
          <w:sz w:val="20"/>
        </w:rPr>
        <w:t>taff members to a call to introduce such requirements to allow them to identify more appropriate fora within GSMA to have such discussions. GSMA RCSG suggest</w:t>
      </w:r>
      <w:r w:rsidR="00E73A74">
        <w:rPr>
          <w:rStyle w:val="IvDbodytextChar"/>
          <w:sz w:val="20"/>
        </w:rPr>
        <w:t>s</w:t>
      </w:r>
      <w:r w:rsidRPr="0D124974">
        <w:rPr>
          <w:rStyle w:val="IvDbodytextChar"/>
          <w:sz w:val="20"/>
        </w:rPr>
        <w:t xml:space="preserve"> </w:t>
      </w:r>
      <w:r w:rsidR="47F9F35C" w:rsidRPr="0D124974">
        <w:rPr>
          <w:rStyle w:val="IvDbodytextChar"/>
          <w:sz w:val="20"/>
        </w:rPr>
        <w:t>engaging with</w:t>
      </w:r>
      <w:r w:rsidRPr="0D124974">
        <w:rPr>
          <w:rStyle w:val="IvDbodytextChar"/>
          <w:sz w:val="20"/>
        </w:rPr>
        <w:t xml:space="preserve"> </w:t>
      </w:r>
      <w:r w:rsidR="00E00DAD">
        <w:rPr>
          <w:rStyle w:val="IvDbodytextChar"/>
          <w:sz w:val="20"/>
        </w:rPr>
        <w:t>Tom Van Pelt (</w:t>
      </w:r>
      <w:hyperlink r:id="rId15" w:history="1">
        <w:r w:rsidR="00E00DAD" w:rsidRPr="00AC4507">
          <w:rPr>
            <w:rStyle w:val="Hyperlink"/>
            <w:rFonts w:cs="Arial"/>
            <w:spacing w:val="2"/>
            <w:sz w:val="20"/>
          </w:rPr>
          <w:t>tpelt@gsma.com</w:t>
        </w:r>
      </w:hyperlink>
      <w:r w:rsidR="00E00DAD">
        <w:rPr>
          <w:rStyle w:val="IvDbodytextChar"/>
          <w:sz w:val="20"/>
        </w:rPr>
        <w:t xml:space="preserve">), GSMA RCSG </w:t>
      </w:r>
      <w:r w:rsidR="007812DF">
        <w:rPr>
          <w:rStyle w:val="IvDbodytextChar"/>
          <w:sz w:val="20"/>
        </w:rPr>
        <w:t>W</w:t>
      </w:r>
      <w:r w:rsidR="00E00DAD">
        <w:rPr>
          <w:rStyle w:val="IvDbodytextChar"/>
          <w:sz w:val="20"/>
        </w:rPr>
        <w:t>orking</w:t>
      </w:r>
      <w:r w:rsidR="007812DF">
        <w:rPr>
          <w:rStyle w:val="IvDbodytextChar"/>
          <w:sz w:val="20"/>
        </w:rPr>
        <w:t xml:space="preserve"> G</w:t>
      </w:r>
      <w:r w:rsidR="00E00DAD">
        <w:rPr>
          <w:rStyle w:val="IvDbodytextChar"/>
          <w:sz w:val="20"/>
        </w:rPr>
        <w:t xml:space="preserve">roup </w:t>
      </w:r>
      <w:r w:rsidR="007812DF">
        <w:rPr>
          <w:rStyle w:val="IvDbodytextChar"/>
          <w:sz w:val="20"/>
        </w:rPr>
        <w:t>D</w:t>
      </w:r>
      <w:r w:rsidR="00E00DAD">
        <w:rPr>
          <w:rStyle w:val="IvDbodytextChar"/>
          <w:sz w:val="20"/>
        </w:rPr>
        <w:t>irector</w:t>
      </w:r>
      <w:r w:rsidR="00867328">
        <w:rPr>
          <w:rStyle w:val="IvDbodytextChar"/>
          <w:sz w:val="20"/>
        </w:rPr>
        <w:t xml:space="preserve">. </w:t>
      </w:r>
    </w:p>
    <w:p w14:paraId="6A49D1C7" w14:textId="6254D3B1" w:rsidR="0064532B" w:rsidRPr="0064532B" w:rsidRDefault="0064532B" w:rsidP="0064532B">
      <w:pPr>
        <w:spacing w:after="160" w:line="259" w:lineRule="auto"/>
        <w:jc w:val="left"/>
        <w:rPr>
          <w:rStyle w:val="IvDbodytextChar"/>
          <w:sz w:val="20"/>
        </w:rPr>
      </w:pPr>
      <w:r>
        <w:rPr>
          <w:rStyle w:val="IvDbodytextChar"/>
          <w:sz w:val="20"/>
        </w:rPr>
        <w:t>GSMA RCSG remains open to provide further information on the technical solution that has been specified.</w:t>
      </w:r>
    </w:p>
    <w:p w14:paraId="6A470B1B" w14:textId="77959A29" w:rsidR="00496853" w:rsidRPr="002E1B16" w:rsidRDefault="00496853" w:rsidP="001E667C">
      <w:pPr>
        <w:pStyle w:val="Heading1"/>
      </w:pPr>
      <w:bookmarkStart w:id="0" w:name="_Hlk68772839"/>
      <w:bookmarkStart w:id="1" w:name="_Hlk68772826"/>
      <w:r w:rsidRPr="002E1B16">
        <w:t xml:space="preserve">Actions to </w:t>
      </w:r>
      <w:r w:rsidR="00DD587B" w:rsidRPr="002E1B16">
        <w:t>3GPP SA3-LI</w:t>
      </w:r>
    </w:p>
    <w:p w14:paraId="661A2396" w14:textId="5CAC9B1A" w:rsidR="001E7F8A" w:rsidRPr="002E1B16" w:rsidRDefault="00496853" w:rsidP="00AE5211">
      <w:pPr>
        <w:rPr>
          <w:sz w:val="20"/>
        </w:rPr>
      </w:pPr>
      <w:r w:rsidRPr="002E1B16">
        <w:rPr>
          <w:sz w:val="20"/>
        </w:rPr>
        <w:t>GSMA</w:t>
      </w:r>
      <w:r w:rsidR="000D0C27" w:rsidRPr="002E1B16">
        <w:rPr>
          <w:sz w:val="20"/>
        </w:rPr>
        <w:t xml:space="preserve"> </w:t>
      </w:r>
      <w:r w:rsidR="00DD587B" w:rsidRPr="002E1B16">
        <w:rPr>
          <w:sz w:val="20"/>
        </w:rPr>
        <w:t xml:space="preserve">RCSG </w:t>
      </w:r>
      <w:r w:rsidR="00A835FD" w:rsidRPr="002E1B16">
        <w:rPr>
          <w:sz w:val="20"/>
        </w:rPr>
        <w:t xml:space="preserve">respectfully </w:t>
      </w:r>
      <w:r w:rsidRPr="002E1B16">
        <w:rPr>
          <w:sz w:val="20"/>
        </w:rPr>
        <w:t xml:space="preserve">requests </w:t>
      </w:r>
      <w:r w:rsidR="00DD587B" w:rsidRPr="002E1B16">
        <w:rPr>
          <w:sz w:val="20"/>
        </w:rPr>
        <w:t>3GPP SA3-LI</w:t>
      </w:r>
      <w:r w:rsidRPr="002E1B16">
        <w:rPr>
          <w:sz w:val="20"/>
        </w:rPr>
        <w:t xml:space="preserve"> to </w:t>
      </w:r>
      <w:r w:rsidR="00E009F9" w:rsidRPr="002E1B16">
        <w:rPr>
          <w:sz w:val="20"/>
        </w:rPr>
        <w:t xml:space="preserve">consider </w:t>
      </w:r>
      <w:r w:rsidRPr="002E1B16">
        <w:rPr>
          <w:sz w:val="20"/>
        </w:rPr>
        <w:t>the above</w:t>
      </w:r>
      <w:r w:rsidR="00B044AA" w:rsidRPr="002E1B16">
        <w:rPr>
          <w:sz w:val="20"/>
        </w:rPr>
        <w:t xml:space="preserve"> </w:t>
      </w:r>
      <w:r w:rsidR="007245CA" w:rsidRPr="002E1B16">
        <w:rPr>
          <w:sz w:val="20"/>
        </w:rPr>
        <w:t>information</w:t>
      </w:r>
      <w:r w:rsidR="004E45D9" w:rsidRPr="002E1B16">
        <w:rPr>
          <w:sz w:val="20"/>
        </w:rPr>
        <w:t>.</w:t>
      </w:r>
    </w:p>
    <w:bookmarkEnd w:id="0"/>
    <w:bookmarkEnd w:id="1"/>
    <w:p w14:paraId="17B0BB13" w14:textId="77777777" w:rsidR="00E00DAD" w:rsidRDefault="00E00DAD" w:rsidP="00A3379B">
      <w:pPr>
        <w:rPr>
          <w:rFonts w:eastAsiaTheme="minorEastAsia"/>
          <w:b/>
          <w:bCs/>
          <w:lang w:eastAsia="ja-JP"/>
        </w:rPr>
      </w:pPr>
    </w:p>
    <w:p w14:paraId="620BA8F7" w14:textId="06236A46" w:rsidR="00D036AE" w:rsidRPr="002E1B16" w:rsidRDefault="00DC3AC2" w:rsidP="00A3379B">
      <w:pPr>
        <w:rPr>
          <w:rFonts w:eastAsiaTheme="minorEastAsia"/>
          <w:lang w:eastAsia="ja-JP"/>
        </w:rPr>
      </w:pPr>
      <w:r w:rsidRPr="002E1B16">
        <w:rPr>
          <w:rFonts w:eastAsiaTheme="minorEastAsia"/>
          <w:b/>
          <w:bCs/>
          <w:lang w:eastAsia="ja-JP"/>
        </w:rPr>
        <w:t>NEXT MEETINGS</w:t>
      </w:r>
      <w:r w:rsidR="00460F2D" w:rsidRPr="002E1B16">
        <w:rPr>
          <w:rFonts w:eastAsiaTheme="minorEastAsia"/>
          <w:b/>
          <w:bCs/>
          <w:lang w:eastAsia="ja-JP"/>
        </w:rPr>
        <w:t>:</w:t>
      </w:r>
      <w:r w:rsidR="00460F2D" w:rsidRPr="002E1B16">
        <w:rPr>
          <w:rFonts w:eastAsiaTheme="minorEastAsia"/>
          <w:lang w:eastAsia="ja-JP"/>
        </w:rPr>
        <w:t xml:space="preserve"> </w:t>
      </w:r>
    </w:p>
    <w:p w14:paraId="47087899" w14:textId="6CBED2AB" w:rsidR="00FC60D3" w:rsidRPr="002E1B16" w:rsidRDefault="00FC60D3" w:rsidP="00FC60D3">
      <w:pPr>
        <w:pStyle w:val="ListParagraph"/>
        <w:numPr>
          <w:ilvl w:val="0"/>
          <w:numId w:val="29"/>
        </w:numPr>
        <w:shd w:val="clear" w:color="auto" w:fill="FFFFFF"/>
        <w:jc w:val="left"/>
        <w:rPr>
          <w:sz w:val="20"/>
        </w:rPr>
      </w:pPr>
      <w:r w:rsidRPr="002E1B16">
        <w:rPr>
          <w:sz w:val="20"/>
        </w:rPr>
        <w:t>RCSG Weekly virtual meeting</w:t>
      </w:r>
    </w:p>
    <w:p w14:paraId="0307A05C" w14:textId="540DE5CB" w:rsidR="00DD587B" w:rsidRPr="002E1B16" w:rsidRDefault="00DD587B" w:rsidP="00FC60D3">
      <w:pPr>
        <w:pStyle w:val="ListParagraph"/>
        <w:numPr>
          <w:ilvl w:val="0"/>
          <w:numId w:val="29"/>
        </w:numPr>
        <w:shd w:val="clear" w:color="auto" w:fill="FFFFFF"/>
        <w:jc w:val="left"/>
        <w:rPr>
          <w:rFonts w:eastAsiaTheme="minorEastAsia"/>
          <w:sz w:val="20"/>
          <w:lang w:eastAsia="ja-JP"/>
        </w:rPr>
      </w:pPr>
      <w:r w:rsidRPr="002E1B16">
        <w:rPr>
          <w:sz w:val="20"/>
        </w:rPr>
        <w:t>RCSG</w:t>
      </w:r>
      <w:r w:rsidR="00B428D8" w:rsidRPr="002E1B16">
        <w:rPr>
          <w:sz w:val="20"/>
        </w:rPr>
        <w:t>#</w:t>
      </w:r>
      <w:r w:rsidR="00C1417E">
        <w:rPr>
          <w:sz w:val="20"/>
        </w:rPr>
        <w:t>5</w:t>
      </w:r>
      <w:r w:rsidR="00CC68D3">
        <w:rPr>
          <w:sz w:val="20"/>
        </w:rPr>
        <w:t>6</w:t>
      </w:r>
      <w:r w:rsidRPr="002E1B16">
        <w:rPr>
          <w:sz w:val="20"/>
        </w:rPr>
        <w:t xml:space="preserve">: </w:t>
      </w:r>
      <w:r w:rsidR="00B428D8" w:rsidRPr="002E1B16">
        <w:rPr>
          <w:sz w:val="20"/>
        </w:rPr>
        <w:t>hybrid face-to-face meeting, 1</w:t>
      </w:r>
      <w:r w:rsidR="00C1417E">
        <w:rPr>
          <w:sz w:val="20"/>
        </w:rPr>
        <w:t>6</w:t>
      </w:r>
      <w:r w:rsidR="00B428D8" w:rsidRPr="002E1B16">
        <w:rPr>
          <w:sz w:val="20"/>
        </w:rPr>
        <w:t>-1</w:t>
      </w:r>
      <w:r w:rsidR="00C1417E">
        <w:rPr>
          <w:sz w:val="20"/>
        </w:rPr>
        <w:t>8</w:t>
      </w:r>
      <w:r w:rsidR="00B428D8" w:rsidRPr="002E1B16">
        <w:rPr>
          <w:sz w:val="20"/>
        </w:rPr>
        <w:t xml:space="preserve"> </w:t>
      </w:r>
      <w:r w:rsidR="00C1417E">
        <w:rPr>
          <w:sz w:val="20"/>
        </w:rPr>
        <w:t>September</w:t>
      </w:r>
      <w:r w:rsidR="00B428D8" w:rsidRPr="002E1B16">
        <w:rPr>
          <w:sz w:val="20"/>
        </w:rPr>
        <w:t xml:space="preserve"> 2025 in, </w:t>
      </w:r>
      <w:r w:rsidR="00C1417E">
        <w:rPr>
          <w:sz w:val="20"/>
        </w:rPr>
        <w:t>Mountain View, USA</w:t>
      </w:r>
    </w:p>
    <w:sectPr w:rsidR="00DD587B" w:rsidRPr="002E1B16" w:rsidSect="007D4437">
      <w:headerReference w:type="even" r:id="rId16"/>
      <w:headerReference w:type="default" r:id="rId17"/>
      <w:footerReference w:type="even" r:id="rId18"/>
      <w:footerReference w:type="default" r:id="rId19"/>
      <w:headerReference w:type="first" r:id="rId20"/>
      <w:footerReference w:type="firs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9C719" w14:textId="77777777" w:rsidR="00AA0EC7" w:rsidRDefault="00AA0EC7">
      <w:r>
        <w:separator/>
      </w:r>
    </w:p>
    <w:p w14:paraId="2DD7FBAD" w14:textId="77777777" w:rsidR="00AA0EC7" w:rsidRDefault="00AA0EC7"/>
    <w:p w14:paraId="51DEDD69" w14:textId="77777777" w:rsidR="00AA0EC7" w:rsidRDefault="00AA0EC7"/>
    <w:p w14:paraId="6DE0DC82" w14:textId="77777777" w:rsidR="00AA0EC7" w:rsidRDefault="00AA0EC7"/>
    <w:p w14:paraId="66785F7C" w14:textId="77777777" w:rsidR="00AA0EC7" w:rsidRDefault="00AA0EC7"/>
    <w:p w14:paraId="32F4066B" w14:textId="77777777" w:rsidR="00AA0EC7" w:rsidRDefault="00AA0EC7"/>
    <w:p w14:paraId="56A6FFB3" w14:textId="77777777" w:rsidR="00AA0EC7" w:rsidRDefault="00AA0EC7"/>
    <w:p w14:paraId="5FAC6525" w14:textId="77777777" w:rsidR="00AA0EC7" w:rsidRDefault="00AA0EC7"/>
    <w:p w14:paraId="73B12497" w14:textId="77777777" w:rsidR="00AA0EC7" w:rsidRDefault="00AA0EC7"/>
  </w:endnote>
  <w:endnote w:type="continuationSeparator" w:id="0">
    <w:p w14:paraId="37933499" w14:textId="77777777" w:rsidR="00AA0EC7" w:rsidRDefault="00AA0EC7">
      <w:r>
        <w:continuationSeparator/>
      </w:r>
    </w:p>
    <w:p w14:paraId="2555A1AF" w14:textId="77777777" w:rsidR="00AA0EC7" w:rsidRDefault="00AA0EC7"/>
    <w:p w14:paraId="612870B8" w14:textId="77777777" w:rsidR="00AA0EC7" w:rsidRDefault="00AA0EC7"/>
    <w:p w14:paraId="67791AE2" w14:textId="77777777" w:rsidR="00AA0EC7" w:rsidRDefault="00AA0EC7"/>
    <w:p w14:paraId="2C093A5A" w14:textId="77777777" w:rsidR="00AA0EC7" w:rsidRDefault="00AA0EC7"/>
    <w:p w14:paraId="791057E6" w14:textId="77777777" w:rsidR="00AA0EC7" w:rsidRDefault="00AA0EC7"/>
    <w:p w14:paraId="0308FE28" w14:textId="77777777" w:rsidR="00AA0EC7" w:rsidRDefault="00AA0EC7"/>
    <w:p w14:paraId="0B0AF1B7" w14:textId="77777777" w:rsidR="00AA0EC7" w:rsidRDefault="00AA0EC7"/>
    <w:p w14:paraId="3DE7C144" w14:textId="77777777" w:rsidR="00AA0EC7" w:rsidRDefault="00AA0EC7"/>
  </w:endnote>
  <w:endnote w:type="continuationNotice" w:id="1">
    <w:p w14:paraId="0F336EE5" w14:textId="77777777" w:rsidR="00AA0EC7" w:rsidRDefault="00AA0E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Semilight">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B09A" w14:textId="680887E0" w:rsidR="00367F3D" w:rsidRDefault="00367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2B0D" w14:textId="629F1770" w:rsidR="00367F3D" w:rsidRDefault="00367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78A4" w14:textId="77777777" w:rsidR="00AA0EC7" w:rsidRDefault="00AA0EC7">
      <w:r>
        <w:separator/>
      </w:r>
    </w:p>
    <w:p w14:paraId="5CDA2915" w14:textId="77777777" w:rsidR="00AA0EC7" w:rsidRDefault="00AA0EC7"/>
    <w:p w14:paraId="3866EDFC" w14:textId="77777777" w:rsidR="00AA0EC7" w:rsidRDefault="00AA0EC7"/>
    <w:p w14:paraId="5FC4B0D7" w14:textId="77777777" w:rsidR="00AA0EC7" w:rsidRDefault="00AA0EC7"/>
    <w:p w14:paraId="17C10F36" w14:textId="77777777" w:rsidR="00AA0EC7" w:rsidRDefault="00AA0EC7"/>
    <w:p w14:paraId="64713BB1" w14:textId="77777777" w:rsidR="00AA0EC7" w:rsidRDefault="00AA0EC7"/>
    <w:p w14:paraId="670BF487" w14:textId="77777777" w:rsidR="00AA0EC7" w:rsidRDefault="00AA0EC7"/>
    <w:p w14:paraId="50B0C937" w14:textId="77777777" w:rsidR="00AA0EC7" w:rsidRDefault="00AA0EC7"/>
    <w:p w14:paraId="29242B95" w14:textId="77777777" w:rsidR="00AA0EC7" w:rsidRDefault="00AA0EC7"/>
  </w:footnote>
  <w:footnote w:type="continuationSeparator" w:id="0">
    <w:p w14:paraId="4353B438" w14:textId="77777777" w:rsidR="00AA0EC7" w:rsidRDefault="00AA0EC7">
      <w:r>
        <w:continuationSeparator/>
      </w:r>
    </w:p>
    <w:p w14:paraId="7D3593CB" w14:textId="77777777" w:rsidR="00AA0EC7" w:rsidRDefault="00AA0EC7"/>
    <w:p w14:paraId="0B73CF95" w14:textId="77777777" w:rsidR="00AA0EC7" w:rsidRDefault="00AA0EC7"/>
    <w:p w14:paraId="74EF2BEA" w14:textId="77777777" w:rsidR="00AA0EC7" w:rsidRDefault="00AA0EC7"/>
    <w:p w14:paraId="1674B755" w14:textId="77777777" w:rsidR="00AA0EC7" w:rsidRDefault="00AA0EC7"/>
    <w:p w14:paraId="16A9ED28" w14:textId="77777777" w:rsidR="00AA0EC7" w:rsidRDefault="00AA0EC7"/>
    <w:p w14:paraId="0FFBD0A1" w14:textId="77777777" w:rsidR="00AA0EC7" w:rsidRDefault="00AA0EC7"/>
    <w:p w14:paraId="4A7F73B3" w14:textId="77777777" w:rsidR="00AA0EC7" w:rsidRDefault="00AA0EC7"/>
    <w:p w14:paraId="1686713F" w14:textId="77777777" w:rsidR="00AA0EC7" w:rsidRDefault="00AA0EC7"/>
  </w:footnote>
  <w:footnote w:type="continuationNotice" w:id="1">
    <w:p w14:paraId="7DF1F200" w14:textId="77777777" w:rsidR="00AA0EC7" w:rsidRDefault="00AA0EC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EADA" w14:textId="77777777" w:rsidR="00C66843" w:rsidRPr="00F04B04" w:rsidRDefault="00C66843" w:rsidP="0060180A">
    <w:pPr>
      <w:pStyle w:val="Header"/>
    </w:pPr>
  </w:p>
  <w:p w14:paraId="5C508828"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1154F" w14:textId="77777777" w:rsidR="00367F3D" w:rsidRDefault="00367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F3609"/>
    <w:multiLevelType w:val="hybridMultilevel"/>
    <w:tmpl w:val="4FC6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2A00E1"/>
    <w:multiLevelType w:val="hybridMultilevel"/>
    <w:tmpl w:val="B9045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AD260A"/>
    <w:multiLevelType w:val="hybridMultilevel"/>
    <w:tmpl w:val="0C3CB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C44EC7"/>
    <w:multiLevelType w:val="hybridMultilevel"/>
    <w:tmpl w:val="DB420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074CAA"/>
    <w:multiLevelType w:val="hybridMultilevel"/>
    <w:tmpl w:val="B16CF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5A10CAF"/>
    <w:multiLevelType w:val="hybridMultilevel"/>
    <w:tmpl w:val="85687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6E6488"/>
    <w:multiLevelType w:val="hybridMultilevel"/>
    <w:tmpl w:val="145EC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201FA0"/>
    <w:multiLevelType w:val="hybridMultilevel"/>
    <w:tmpl w:val="5476A0A8"/>
    <w:lvl w:ilvl="0" w:tplc="7FEAB452">
      <w:start w:val="202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74B01FD"/>
    <w:multiLevelType w:val="hybridMultilevel"/>
    <w:tmpl w:val="CA70DAF2"/>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6E050CC3"/>
    <w:multiLevelType w:val="hybridMultilevel"/>
    <w:tmpl w:val="87A08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82171"/>
    <w:multiLevelType w:val="hybridMultilevel"/>
    <w:tmpl w:val="A086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66010710">
    <w:abstractNumId w:val="30"/>
  </w:num>
  <w:num w:numId="2" w16cid:durableId="250093435">
    <w:abstractNumId w:val="15"/>
  </w:num>
  <w:num w:numId="3" w16cid:durableId="68579342">
    <w:abstractNumId w:val="14"/>
  </w:num>
  <w:num w:numId="4" w16cid:durableId="585503128">
    <w:abstractNumId w:val="7"/>
  </w:num>
  <w:num w:numId="5" w16cid:durableId="1682849299">
    <w:abstractNumId w:val="2"/>
  </w:num>
  <w:num w:numId="6" w16cid:durableId="507135232">
    <w:abstractNumId w:val="4"/>
  </w:num>
  <w:num w:numId="7" w16cid:durableId="1472626656">
    <w:abstractNumId w:val="24"/>
  </w:num>
  <w:num w:numId="8" w16cid:durableId="1254166516">
    <w:abstractNumId w:val="27"/>
  </w:num>
  <w:num w:numId="9" w16cid:durableId="811865773">
    <w:abstractNumId w:val="16"/>
  </w:num>
  <w:num w:numId="10" w16cid:durableId="943994024">
    <w:abstractNumId w:val="5"/>
  </w:num>
  <w:num w:numId="11" w16cid:durableId="181405061">
    <w:abstractNumId w:val="0"/>
  </w:num>
  <w:num w:numId="12" w16cid:durableId="1310749360">
    <w:abstractNumId w:val="29"/>
  </w:num>
  <w:num w:numId="13" w16cid:durableId="23210180">
    <w:abstractNumId w:val="10"/>
  </w:num>
  <w:num w:numId="14" w16cid:durableId="780034976">
    <w:abstractNumId w:val="22"/>
  </w:num>
  <w:num w:numId="15" w16cid:durableId="34083920">
    <w:abstractNumId w:val="11"/>
  </w:num>
  <w:num w:numId="16" w16cid:durableId="1947733044">
    <w:abstractNumId w:val="19"/>
  </w:num>
  <w:num w:numId="17" w16cid:durableId="61104153">
    <w:abstractNumId w:val="23"/>
  </w:num>
  <w:num w:numId="18" w16cid:durableId="519903427">
    <w:abstractNumId w:val="18"/>
  </w:num>
  <w:num w:numId="19" w16cid:durableId="1774785085">
    <w:abstractNumId w:val="12"/>
  </w:num>
  <w:num w:numId="20" w16cid:durableId="1767263840">
    <w:abstractNumId w:val="31"/>
  </w:num>
  <w:num w:numId="21" w16cid:durableId="37977817">
    <w:abstractNumId w:val="6"/>
  </w:num>
  <w:num w:numId="22" w16cid:durableId="1822887566">
    <w:abstractNumId w:val="1"/>
  </w:num>
  <w:num w:numId="23" w16cid:durableId="630790616">
    <w:abstractNumId w:val="17"/>
  </w:num>
  <w:num w:numId="24" w16cid:durableId="658314504">
    <w:abstractNumId w:val="3"/>
  </w:num>
  <w:num w:numId="25" w16cid:durableId="996420773">
    <w:abstractNumId w:val="28"/>
  </w:num>
  <w:num w:numId="26" w16cid:durableId="104160874">
    <w:abstractNumId w:val="20"/>
  </w:num>
  <w:num w:numId="27" w16cid:durableId="512181580">
    <w:abstractNumId w:val="8"/>
  </w:num>
  <w:num w:numId="28" w16cid:durableId="1349287443">
    <w:abstractNumId w:val="32"/>
  </w:num>
  <w:num w:numId="29" w16cid:durableId="1524396650">
    <w:abstractNumId w:val="9"/>
  </w:num>
  <w:num w:numId="30" w16cid:durableId="594633479">
    <w:abstractNumId w:val="26"/>
  </w:num>
  <w:num w:numId="31" w16cid:durableId="1167015453">
    <w:abstractNumId w:val="29"/>
  </w:num>
  <w:num w:numId="32" w16cid:durableId="687605433">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it-IT" w:vendorID="64" w:dllVersion="0" w:nlCheck="1" w:checkStyle="0"/>
  <w:activeWritingStyle w:appName="MSWord" w:lang="en-GB"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4949"/>
    <w:rsid w:val="00005E0A"/>
    <w:rsid w:val="00007F39"/>
    <w:rsid w:val="00010016"/>
    <w:rsid w:val="00010504"/>
    <w:rsid w:val="0001067E"/>
    <w:rsid w:val="00010A2F"/>
    <w:rsid w:val="00010F4A"/>
    <w:rsid w:val="00011717"/>
    <w:rsid w:val="0001213C"/>
    <w:rsid w:val="00012B4B"/>
    <w:rsid w:val="00013042"/>
    <w:rsid w:val="000130F8"/>
    <w:rsid w:val="00014449"/>
    <w:rsid w:val="00015377"/>
    <w:rsid w:val="00015F33"/>
    <w:rsid w:val="000162B4"/>
    <w:rsid w:val="00017511"/>
    <w:rsid w:val="00020069"/>
    <w:rsid w:val="00020B5B"/>
    <w:rsid w:val="00021362"/>
    <w:rsid w:val="00021611"/>
    <w:rsid w:val="00022694"/>
    <w:rsid w:val="000227C2"/>
    <w:rsid w:val="000227EF"/>
    <w:rsid w:val="00023A0C"/>
    <w:rsid w:val="00023FB3"/>
    <w:rsid w:val="0002515C"/>
    <w:rsid w:val="00025F22"/>
    <w:rsid w:val="00026012"/>
    <w:rsid w:val="00026610"/>
    <w:rsid w:val="00026C9E"/>
    <w:rsid w:val="00027D0A"/>
    <w:rsid w:val="00027F5F"/>
    <w:rsid w:val="000302E8"/>
    <w:rsid w:val="00030690"/>
    <w:rsid w:val="00032484"/>
    <w:rsid w:val="00032DB4"/>
    <w:rsid w:val="000338DF"/>
    <w:rsid w:val="0003403F"/>
    <w:rsid w:val="000341D2"/>
    <w:rsid w:val="00036A9F"/>
    <w:rsid w:val="00036FC0"/>
    <w:rsid w:val="00041493"/>
    <w:rsid w:val="00042144"/>
    <w:rsid w:val="00045075"/>
    <w:rsid w:val="000456EC"/>
    <w:rsid w:val="00045749"/>
    <w:rsid w:val="000460CB"/>
    <w:rsid w:val="00047E1F"/>
    <w:rsid w:val="000508C5"/>
    <w:rsid w:val="00050C8F"/>
    <w:rsid w:val="00051438"/>
    <w:rsid w:val="000514BE"/>
    <w:rsid w:val="00052087"/>
    <w:rsid w:val="00052317"/>
    <w:rsid w:val="00052EBE"/>
    <w:rsid w:val="000539F3"/>
    <w:rsid w:val="00053AAE"/>
    <w:rsid w:val="000552CA"/>
    <w:rsid w:val="00055694"/>
    <w:rsid w:val="0005647E"/>
    <w:rsid w:val="00057633"/>
    <w:rsid w:val="000605F0"/>
    <w:rsid w:val="00061051"/>
    <w:rsid w:val="00062D6F"/>
    <w:rsid w:val="000639B7"/>
    <w:rsid w:val="00063E5A"/>
    <w:rsid w:val="000659FB"/>
    <w:rsid w:val="00065D17"/>
    <w:rsid w:val="000661B9"/>
    <w:rsid w:val="0006682A"/>
    <w:rsid w:val="000678CE"/>
    <w:rsid w:val="00071338"/>
    <w:rsid w:val="00072292"/>
    <w:rsid w:val="000726EC"/>
    <w:rsid w:val="00072B4A"/>
    <w:rsid w:val="00076993"/>
    <w:rsid w:val="00077783"/>
    <w:rsid w:val="0008052A"/>
    <w:rsid w:val="00081BE1"/>
    <w:rsid w:val="00083719"/>
    <w:rsid w:val="00087203"/>
    <w:rsid w:val="0008722D"/>
    <w:rsid w:val="00090084"/>
    <w:rsid w:val="000906B1"/>
    <w:rsid w:val="0009117C"/>
    <w:rsid w:val="00092416"/>
    <w:rsid w:val="00092863"/>
    <w:rsid w:val="000929B5"/>
    <w:rsid w:val="00093416"/>
    <w:rsid w:val="00093BF5"/>
    <w:rsid w:val="00094115"/>
    <w:rsid w:val="00095250"/>
    <w:rsid w:val="000956BE"/>
    <w:rsid w:val="00096622"/>
    <w:rsid w:val="00097FBD"/>
    <w:rsid w:val="000A00B7"/>
    <w:rsid w:val="000A1E09"/>
    <w:rsid w:val="000A2AB0"/>
    <w:rsid w:val="000A334C"/>
    <w:rsid w:val="000A3B37"/>
    <w:rsid w:val="000A3B4D"/>
    <w:rsid w:val="000A3CD4"/>
    <w:rsid w:val="000A4274"/>
    <w:rsid w:val="000A66EC"/>
    <w:rsid w:val="000A681C"/>
    <w:rsid w:val="000A6D66"/>
    <w:rsid w:val="000A74A1"/>
    <w:rsid w:val="000A7F01"/>
    <w:rsid w:val="000A7FB4"/>
    <w:rsid w:val="000B14A9"/>
    <w:rsid w:val="000B1EEA"/>
    <w:rsid w:val="000B35F6"/>
    <w:rsid w:val="000B3DFD"/>
    <w:rsid w:val="000B45CB"/>
    <w:rsid w:val="000B4993"/>
    <w:rsid w:val="000B5B44"/>
    <w:rsid w:val="000B76A2"/>
    <w:rsid w:val="000C0605"/>
    <w:rsid w:val="000C07CC"/>
    <w:rsid w:val="000C0D1D"/>
    <w:rsid w:val="000C0F9E"/>
    <w:rsid w:val="000C17DE"/>
    <w:rsid w:val="000C408B"/>
    <w:rsid w:val="000C5872"/>
    <w:rsid w:val="000C62CC"/>
    <w:rsid w:val="000D0C27"/>
    <w:rsid w:val="000D11A5"/>
    <w:rsid w:val="000D150D"/>
    <w:rsid w:val="000D2394"/>
    <w:rsid w:val="000D2BB6"/>
    <w:rsid w:val="000D3142"/>
    <w:rsid w:val="000D3218"/>
    <w:rsid w:val="000D3446"/>
    <w:rsid w:val="000D4092"/>
    <w:rsid w:val="000D489A"/>
    <w:rsid w:val="000D5305"/>
    <w:rsid w:val="000D570F"/>
    <w:rsid w:val="000D718A"/>
    <w:rsid w:val="000E09BB"/>
    <w:rsid w:val="000E0BC2"/>
    <w:rsid w:val="000E2131"/>
    <w:rsid w:val="000E2D9A"/>
    <w:rsid w:val="000E346F"/>
    <w:rsid w:val="000E3641"/>
    <w:rsid w:val="000E43F3"/>
    <w:rsid w:val="000E4F93"/>
    <w:rsid w:val="000E69CC"/>
    <w:rsid w:val="000E753F"/>
    <w:rsid w:val="000E7E68"/>
    <w:rsid w:val="000E7F26"/>
    <w:rsid w:val="000F0E8B"/>
    <w:rsid w:val="000F0EF2"/>
    <w:rsid w:val="000F13B9"/>
    <w:rsid w:val="000F349F"/>
    <w:rsid w:val="000F35D5"/>
    <w:rsid w:val="000F38C1"/>
    <w:rsid w:val="000F485F"/>
    <w:rsid w:val="000F497E"/>
    <w:rsid w:val="000F4B30"/>
    <w:rsid w:val="000F4EA5"/>
    <w:rsid w:val="000F5151"/>
    <w:rsid w:val="000F6BF7"/>
    <w:rsid w:val="000F6DF2"/>
    <w:rsid w:val="000F7EC2"/>
    <w:rsid w:val="00100606"/>
    <w:rsid w:val="00100687"/>
    <w:rsid w:val="00100935"/>
    <w:rsid w:val="00102A40"/>
    <w:rsid w:val="00103481"/>
    <w:rsid w:val="00103A86"/>
    <w:rsid w:val="0010527B"/>
    <w:rsid w:val="00105AB6"/>
    <w:rsid w:val="00106017"/>
    <w:rsid w:val="00106DF0"/>
    <w:rsid w:val="00107413"/>
    <w:rsid w:val="00107609"/>
    <w:rsid w:val="00107662"/>
    <w:rsid w:val="001101FF"/>
    <w:rsid w:val="0011062D"/>
    <w:rsid w:val="00110A51"/>
    <w:rsid w:val="00110E16"/>
    <w:rsid w:val="001126D5"/>
    <w:rsid w:val="00114467"/>
    <w:rsid w:val="00114B55"/>
    <w:rsid w:val="00114F97"/>
    <w:rsid w:val="001154A6"/>
    <w:rsid w:val="00115E88"/>
    <w:rsid w:val="0011694F"/>
    <w:rsid w:val="001202FC"/>
    <w:rsid w:val="00120435"/>
    <w:rsid w:val="0012082A"/>
    <w:rsid w:val="00120E07"/>
    <w:rsid w:val="00123068"/>
    <w:rsid w:val="00123B5C"/>
    <w:rsid w:val="001240CA"/>
    <w:rsid w:val="0012493F"/>
    <w:rsid w:val="00124CAE"/>
    <w:rsid w:val="00126A95"/>
    <w:rsid w:val="001274A6"/>
    <w:rsid w:val="00133251"/>
    <w:rsid w:val="00133B10"/>
    <w:rsid w:val="00133E60"/>
    <w:rsid w:val="001352DD"/>
    <w:rsid w:val="00135677"/>
    <w:rsid w:val="00137960"/>
    <w:rsid w:val="00140525"/>
    <w:rsid w:val="00141CF3"/>
    <w:rsid w:val="001424C7"/>
    <w:rsid w:val="001429DB"/>
    <w:rsid w:val="00143486"/>
    <w:rsid w:val="001436C2"/>
    <w:rsid w:val="00144334"/>
    <w:rsid w:val="00145D0E"/>
    <w:rsid w:val="00146C2D"/>
    <w:rsid w:val="001471B7"/>
    <w:rsid w:val="00150056"/>
    <w:rsid w:val="001509BB"/>
    <w:rsid w:val="00150CFF"/>
    <w:rsid w:val="00150DA7"/>
    <w:rsid w:val="00151873"/>
    <w:rsid w:val="00152851"/>
    <w:rsid w:val="0015295C"/>
    <w:rsid w:val="00153D4B"/>
    <w:rsid w:val="0015582D"/>
    <w:rsid w:val="00156930"/>
    <w:rsid w:val="00157170"/>
    <w:rsid w:val="0015A637"/>
    <w:rsid w:val="001604C9"/>
    <w:rsid w:val="0016171C"/>
    <w:rsid w:val="00161D60"/>
    <w:rsid w:val="001627E1"/>
    <w:rsid w:val="00164848"/>
    <w:rsid w:val="00165D09"/>
    <w:rsid w:val="00170064"/>
    <w:rsid w:val="00170BD2"/>
    <w:rsid w:val="00170D84"/>
    <w:rsid w:val="0017195C"/>
    <w:rsid w:val="00171CB8"/>
    <w:rsid w:val="00172D94"/>
    <w:rsid w:val="00172F4A"/>
    <w:rsid w:val="00175268"/>
    <w:rsid w:val="00175390"/>
    <w:rsid w:val="00175CEE"/>
    <w:rsid w:val="00176724"/>
    <w:rsid w:val="00176E53"/>
    <w:rsid w:val="0017759E"/>
    <w:rsid w:val="00180EEC"/>
    <w:rsid w:val="00181888"/>
    <w:rsid w:val="00182423"/>
    <w:rsid w:val="0018265D"/>
    <w:rsid w:val="00182C6F"/>
    <w:rsid w:val="001847E6"/>
    <w:rsid w:val="00184A96"/>
    <w:rsid w:val="001866D3"/>
    <w:rsid w:val="00187871"/>
    <w:rsid w:val="001911E2"/>
    <w:rsid w:val="00193F0A"/>
    <w:rsid w:val="001942C3"/>
    <w:rsid w:val="0019457D"/>
    <w:rsid w:val="001964EB"/>
    <w:rsid w:val="00197205"/>
    <w:rsid w:val="00197486"/>
    <w:rsid w:val="001977E8"/>
    <w:rsid w:val="001A1A81"/>
    <w:rsid w:val="001A1AA1"/>
    <w:rsid w:val="001A1D70"/>
    <w:rsid w:val="001A1FDF"/>
    <w:rsid w:val="001A211C"/>
    <w:rsid w:val="001A2B9C"/>
    <w:rsid w:val="001A4A83"/>
    <w:rsid w:val="001A5288"/>
    <w:rsid w:val="001A6C05"/>
    <w:rsid w:val="001A73DB"/>
    <w:rsid w:val="001B1007"/>
    <w:rsid w:val="001B18AC"/>
    <w:rsid w:val="001B50CD"/>
    <w:rsid w:val="001B6DE2"/>
    <w:rsid w:val="001C0B26"/>
    <w:rsid w:val="001C10DE"/>
    <w:rsid w:val="001C1435"/>
    <w:rsid w:val="001C1B47"/>
    <w:rsid w:val="001C1B5E"/>
    <w:rsid w:val="001C2B86"/>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520"/>
    <w:rsid w:val="001E1DF5"/>
    <w:rsid w:val="001E206B"/>
    <w:rsid w:val="001E3AF0"/>
    <w:rsid w:val="001E44C9"/>
    <w:rsid w:val="001E608E"/>
    <w:rsid w:val="001E61A7"/>
    <w:rsid w:val="001E6670"/>
    <w:rsid w:val="001E667C"/>
    <w:rsid w:val="001E783B"/>
    <w:rsid w:val="001E7F8A"/>
    <w:rsid w:val="001F0B8D"/>
    <w:rsid w:val="001F0DFD"/>
    <w:rsid w:val="001F1BBA"/>
    <w:rsid w:val="001F2105"/>
    <w:rsid w:val="001F2CC8"/>
    <w:rsid w:val="001F43C6"/>
    <w:rsid w:val="001F6004"/>
    <w:rsid w:val="001F74CA"/>
    <w:rsid w:val="00201D43"/>
    <w:rsid w:val="002037B4"/>
    <w:rsid w:val="0020565C"/>
    <w:rsid w:val="002059ED"/>
    <w:rsid w:val="00206CB8"/>
    <w:rsid w:val="00206D44"/>
    <w:rsid w:val="00207216"/>
    <w:rsid w:val="002139BC"/>
    <w:rsid w:val="002140CC"/>
    <w:rsid w:val="00214ABB"/>
    <w:rsid w:val="0021508D"/>
    <w:rsid w:val="00215EB0"/>
    <w:rsid w:val="002170FB"/>
    <w:rsid w:val="002209D0"/>
    <w:rsid w:val="00220B14"/>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3375"/>
    <w:rsid w:val="00234CD2"/>
    <w:rsid w:val="002378A9"/>
    <w:rsid w:val="00244438"/>
    <w:rsid w:val="00244573"/>
    <w:rsid w:val="00244A15"/>
    <w:rsid w:val="00244AB6"/>
    <w:rsid w:val="00244E15"/>
    <w:rsid w:val="0024759A"/>
    <w:rsid w:val="002477F9"/>
    <w:rsid w:val="00247C9B"/>
    <w:rsid w:val="00250212"/>
    <w:rsid w:val="002530B6"/>
    <w:rsid w:val="00254216"/>
    <w:rsid w:val="00255822"/>
    <w:rsid w:val="00255A0F"/>
    <w:rsid w:val="00255EA1"/>
    <w:rsid w:val="00255EE4"/>
    <w:rsid w:val="00256694"/>
    <w:rsid w:val="00256C6C"/>
    <w:rsid w:val="002575AE"/>
    <w:rsid w:val="00257BC3"/>
    <w:rsid w:val="00261762"/>
    <w:rsid w:val="00262E66"/>
    <w:rsid w:val="00262F7B"/>
    <w:rsid w:val="002633C2"/>
    <w:rsid w:val="00264017"/>
    <w:rsid w:val="00264515"/>
    <w:rsid w:val="00265B24"/>
    <w:rsid w:val="00267AAC"/>
    <w:rsid w:val="0027025A"/>
    <w:rsid w:val="002706C8"/>
    <w:rsid w:val="00272037"/>
    <w:rsid w:val="00273287"/>
    <w:rsid w:val="002739C2"/>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169B"/>
    <w:rsid w:val="00292D1F"/>
    <w:rsid w:val="0029433A"/>
    <w:rsid w:val="00294383"/>
    <w:rsid w:val="0029586B"/>
    <w:rsid w:val="00297231"/>
    <w:rsid w:val="002A3ECB"/>
    <w:rsid w:val="002A3FFC"/>
    <w:rsid w:val="002A4471"/>
    <w:rsid w:val="002A4768"/>
    <w:rsid w:val="002A7001"/>
    <w:rsid w:val="002A71B3"/>
    <w:rsid w:val="002A7B23"/>
    <w:rsid w:val="002A7E7C"/>
    <w:rsid w:val="002A7EF7"/>
    <w:rsid w:val="002B0062"/>
    <w:rsid w:val="002B07A0"/>
    <w:rsid w:val="002B0963"/>
    <w:rsid w:val="002B0A55"/>
    <w:rsid w:val="002B1C9E"/>
    <w:rsid w:val="002B1FBE"/>
    <w:rsid w:val="002B3656"/>
    <w:rsid w:val="002B3A69"/>
    <w:rsid w:val="002B3AF8"/>
    <w:rsid w:val="002B6AD4"/>
    <w:rsid w:val="002C0B79"/>
    <w:rsid w:val="002C3C17"/>
    <w:rsid w:val="002C54E9"/>
    <w:rsid w:val="002C5F39"/>
    <w:rsid w:val="002C6532"/>
    <w:rsid w:val="002C67F9"/>
    <w:rsid w:val="002C6CA9"/>
    <w:rsid w:val="002C7516"/>
    <w:rsid w:val="002D05F9"/>
    <w:rsid w:val="002D0A28"/>
    <w:rsid w:val="002D175E"/>
    <w:rsid w:val="002D1CB1"/>
    <w:rsid w:val="002D2A85"/>
    <w:rsid w:val="002D2E4B"/>
    <w:rsid w:val="002D30E0"/>
    <w:rsid w:val="002D439B"/>
    <w:rsid w:val="002D43DF"/>
    <w:rsid w:val="002D4C5A"/>
    <w:rsid w:val="002D51F5"/>
    <w:rsid w:val="002D58F6"/>
    <w:rsid w:val="002D6C43"/>
    <w:rsid w:val="002D7DF6"/>
    <w:rsid w:val="002E0473"/>
    <w:rsid w:val="002E0E0E"/>
    <w:rsid w:val="002E1B16"/>
    <w:rsid w:val="002E2AE8"/>
    <w:rsid w:val="002E2CC1"/>
    <w:rsid w:val="002E5F10"/>
    <w:rsid w:val="002F1E00"/>
    <w:rsid w:val="002F1E10"/>
    <w:rsid w:val="002F278C"/>
    <w:rsid w:val="002F350A"/>
    <w:rsid w:val="002F3D17"/>
    <w:rsid w:val="002F51EC"/>
    <w:rsid w:val="002F60BA"/>
    <w:rsid w:val="003008C1"/>
    <w:rsid w:val="00301914"/>
    <w:rsid w:val="003025BF"/>
    <w:rsid w:val="00304A60"/>
    <w:rsid w:val="003064A0"/>
    <w:rsid w:val="00306554"/>
    <w:rsid w:val="00307183"/>
    <w:rsid w:val="003078CD"/>
    <w:rsid w:val="00311DC4"/>
    <w:rsid w:val="00313002"/>
    <w:rsid w:val="00313D11"/>
    <w:rsid w:val="00313FC0"/>
    <w:rsid w:val="0031469C"/>
    <w:rsid w:val="003156BA"/>
    <w:rsid w:val="00315879"/>
    <w:rsid w:val="00315FBE"/>
    <w:rsid w:val="00317475"/>
    <w:rsid w:val="003176A9"/>
    <w:rsid w:val="0031794C"/>
    <w:rsid w:val="003232DA"/>
    <w:rsid w:val="003238E4"/>
    <w:rsid w:val="00323FF3"/>
    <w:rsid w:val="00324C3E"/>
    <w:rsid w:val="00324EB0"/>
    <w:rsid w:val="00325292"/>
    <w:rsid w:val="00325D27"/>
    <w:rsid w:val="00326D63"/>
    <w:rsid w:val="00327828"/>
    <w:rsid w:val="00327FDE"/>
    <w:rsid w:val="00330D77"/>
    <w:rsid w:val="00332A4F"/>
    <w:rsid w:val="00335146"/>
    <w:rsid w:val="003351C7"/>
    <w:rsid w:val="00340D82"/>
    <w:rsid w:val="003411C5"/>
    <w:rsid w:val="003420B9"/>
    <w:rsid w:val="003421B5"/>
    <w:rsid w:val="003424A7"/>
    <w:rsid w:val="00343311"/>
    <w:rsid w:val="00343AE9"/>
    <w:rsid w:val="00344729"/>
    <w:rsid w:val="003460C4"/>
    <w:rsid w:val="0034690B"/>
    <w:rsid w:val="00350B36"/>
    <w:rsid w:val="00351258"/>
    <w:rsid w:val="00353971"/>
    <w:rsid w:val="003560AD"/>
    <w:rsid w:val="00356BA8"/>
    <w:rsid w:val="00356E58"/>
    <w:rsid w:val="0035746E"/>
    <w:rsid w:val="003607C4"/>
    <w:rsid w:val="00360C44"/>
    <w:rsid w:val="00360D05"/>
    <w:rsid w:val="003617FE"/>
    <w:rsid w:val="003628CB"/>
    <w:rsid w:val="00363056"/>
    <w:rsid w:val="00363EBE"/>
    <w:rsid w:val="003646A9"/>
    <w:rsid w:val="003656DE"/>
    <w:rsid w:val="0036651D"/>
    <w:rsid w:val="00366D8C"/>
    <w:rsid w:val="00367F3D"/>
    <w:rsid w:val="00370928"/>
    <w:rsid w:val="00371E29"/>
    <w:rsid w:val="00373511"/>
    <w:rsid w:val="00373AEF"/>
    <w:rsid w:val="00376CD6"/>
    <w:rsid w:val="00376F0E"/>
    <w:rsid w:val="003819F5"/>
    <w:rsid w:val="003822EA"/>
    <w:rsid w:val="0038280F"/>
    <w:rsid w:val="00382EE1"/>
    <w:rsid w:val="0038544F"/>
    <w:rsid w:val="00387423"/>
    <w:rsid w:val="00387C03"/>
    <w:rsid w:val="00387E57"/>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23A"/>
    <w:rsid w:val="003A2E9F"/>
    <w:rsid w:val="003A3B14"/>
    <w:rsid w:val="003A4374"/>
    <w:rsid w:val="003A451A"/>
    <w:rsid w:val="003A4AD5"/>
    <w:rsid w:val="003A4EFB"/>
    <w:rsid w:val="003A5D4E"/>
    <w:rsid w:val="003A5ED9"/>
    <w:rsid w:val="003B0197"/>
    <w:rsid w:val="003B11F2"/>
    <w:rsid w:val="003B1ED3"/>
    <w:rsid w:val="003B2085"/>
    <w:rsid w:val="003B22EF"/>
    <w:rsid w:val="003B24B9"/>
    <w:rsid w:val="003B348E"/>
    <w:rsid w:val="003B3700"/>
    <w:rsid w:val="003B5E8C"/>
    <w:rsid w:val="003B68E8"/>
    <w:rsid w:val="003C19C7"/>
    <w:rsid w:val="003C233A"/>
    <w:rsid w:val="003C2821"/>
    <w:rsid w:val="003C33B0"/>
    <w:rsid w:val="003C4183"/>
    <w:rsid w:val="003C49B9"/>
    <w:rsid w:val="003C56CC"/>
    <w:rsid w:val="003D30E2"/>
    <w:rsid w:val="003D320C"/>
    <w:rsid w:val="003D3316"/>
    <w:rsid w:val="003D377B"/>
    <w:rsid w:val="003D39DB"/>
    <w:rsid w:val="003D481D"/>
    <w:rsid w:val="003D4BF5"/>
    <w:rsid w:val="003D4C85"/>
    <w:rsid w:val="003D51BD"/>
    <w:rsid w:val="003E3023"/>
    <w:rsid w:val="003E4075"/>
    <w:rsid w:val="003E4A66"/>
    <w:rsid w:val="003E4FB4"/>
    <w:rsid w:val="003E54CB"/>
    <w:rsid w:val="003E54FF"/>
    <w:rsid w:val="003E5E99"/>
    <w:rsid w:val="003E6887"/>
    <w:rsid w:val="003E6CE2"/>
    <w:rsid w:val="003E7384"/>
    <w:rsid w:val="003E7F4E"/>
    <w:rsid w:val="003F1274"/>
    <w:rsid w:val="003F26EE"/>
    <w:rsid w:val="003F39D0"/>
    <w:rsid w:val="003F415C"/>
    <w:rsid w:val="003F45A7"/>
    <w:rsid w:val="003F5817"/>
    <w:rsid w:val="003F58A8"/>
    <w:rsid w:val="003F70BB"/>
    <w:rsid w:val="003F7AAD"/>
    <w:rsid w:val="003F7C1B"/>
    <w:rsid w:val="0040026D"/>
    <w:rsid w:val="00400663"/>
    <w:rsid w:val="004013C1"/>
    <w:rsid w:val="00401577"/>
    <w:rsid w:val="004017B7"/>
    <w:rsid w:val="00401D03"/>
    <w:rsid w:val="004024F1"/>
    <w:rsid w:val="00402CB9"/>
    <w:rsid w:val="00402FCD"/>
    <w:rsid w:val="00403259"/>
    <w:rsid w:val="00406700"/>
    <w:rsid w:val="0040764C"/>
    <w:rsid w:val="00410A24"/>
    <w:rsid w:val="00410A4C"/>
    <w:rsid w:val="00410CD0"/>
    <w:rsid w:val="00411204"/>
    <w:rsid w:val="0041240D"/>
    <w:rsid w:val="00412D4C"/>
    <w:rsid w:val="00412DE0"/>
    <w:rsid w:val="00414D8B"/>
    <w:rsid w:val="0042025D"/>
    <w:rsid w:val="0042040A"/>
    <w:rsid w:val="00420736"/>
    <w:rsid w:val="004214AD"/>
    <w:rsid w:val="00421758"/>
    <w:rsid w:val="004217DC"/>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288"/>
    <w:rsid w:val="004318AA"/>
    <w:rsid w:val="00431953"/>
    <w:rsid w:val="00431AF7"/>
    <w:rsid w:val="004327B0"/>
    <w:rsid w:val="0043288C"/>
    <w:rsid w:val="00432B29"/>
    <w:rsid w:val="00434B0A"/>
    <w:rsid w:val="00434B3E"/>
    <w:rsid w:val="0043532C"/>
    <w:rsid w:val="004359E0"/>
    <w:rsid w:val="00435E9D"/>
    <w:rsid w:val="004369BE"/>
    <w:rsid w:val="00436DB2"/>
    <w:rsid w:val="00437E2A"/>
    <w:rsid w:val="00440055"/>
    <w:rsid w:val="00440A08"/>
    <w:rsid w:val="00440F46"/>
    <w:rsid w:val="004425A0"/>
    <w:rsid w:val="004429B3"/>
    <w:rsid w:val="0044310F"/>
    <w:rsid w:val="00445BAE"/>
    <w:rsid w:val="00446026"/>
    <w:rsid w:val="004464B9"/>
    <w:rsid w:val="00446B5F"/>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2549"/>
    <w:rsid w:val="0047353D"/>
    <w:rsid w:val="00474042"/>
    <w:rsid w:val="004757A4"/>
    <w:rsid w:val="00480114"/>
    <w:rsid w:val="00480D70"/>
    <w:rsid w:val="00483E2B"/>
    <w:rsid w:val="004848FC"/>
    <w:rsid w:val="004848FE"/>
    <w:rsid w:val="00484CCF"/>
    <w:rsid w:val="00484E63"/>
    <w:rsid w:val="00485D93"/>
    <w:rsid w:val="00485EAC"/>
    <w:rsid w:val="00486AB3"/>
    <w:rsid w:val="00490B21"/>
    <w:rsid w:val="00490C6A"/>
    <w:rsid w:val="0049252A"/>
    <w:rsid w:val="00493A55"/>
    <w:rsid w:val="00493BAF"/>
    <w:rsid w:val="00493F0E"/>
    <w:rsid w:val="0049410B"/>
    <w:rsid w:val="0049460E"/>
    <w:rsid w:val="00496853"/>
    <w:rsid w:val="00497FEF"/>
    <w:rsid w:val="004A0311"/>
    <w:rsid w:val="004A0611"/>
    <w:rsid w:val="004A090A"/>
    <w:rsid w:val="004A0CB2"/>
    <w:rsid w:val="004A36F8"/>
    <w:rsid w:val="004A3D2D"/>
    <w:rsid w:val="004A50C3"/>
    <w:rsid w:val="004A5323"/>
    <w:rsid w:val="004B10BD"/>
    <w:rsid w:val="004B175F"/>
    <w:rsid w:val="004B215E"/>
    <w:rsid w:val="004B2840"/>
    <w:rsid w:val="004B313B"/>
    <w:rsid w:val="004B49AB"/>
    <w:rsid w:val="004B4BAA"/>
    <w:rsid w:val="004B5205"/>
    <w:rsid w:val="004B5385"/>
    <w:rsid w:val="004B67E7"/>
    <w:rsid w:val="004B7996"/>
    <w:rsid w:val="004C0634"/>
    <w:rsid w:val="004C06BC"/>
    <w:rsid w:val="004C2301"/>
    <w:rsid w:val="004C3DBD"/>
    <w:rsid w:val="004C46E9"/>
    <w:rsid w:val="004C4883"/>
    <w:rsid w:val="004C5909"/>
    <w:rsid w:val="004C5FEB"/>
    <w:rsid w:val="004D0CCF"/>
    <w:rsid w:val="004D2FD6"/>
    <w:rsid w:val="004D3D2C"/>
    <w:rsid w:val="004D49F4"/>
    <w:rsid w:val="004D606A"/>
    <w:rsid w:val="004E2397"/>
    <w:rsid w:val="004E261F"/>
    <w:rsid w:val="004E2CF0"/>
    <w:rsid w:val="004E3639"/>
    <w:rsid w:val="004E44B1"/>
    <w:rsid w:val="004E45D9"/>
    <w:rsid w:val="004E6DAA"/>
    <w:rsid w:val="004E743A"/>
    <w:rsid w:val="004E7764"/>
    <w:rsid w:val="004F2730"/>
    <w:rsid w:val="004F27E5"/>
    <w:rsid w:val="004F27EA"/>
    <w:rsid w:val="004F3979"/>
    <w:rsid w:val="004F667D"/>
    <w:rsid w:val="004F7BB9"/>
    <w:rsid w:val="004F7C9F"/>
    <w:rsid w:val="00500BC0"/>
    <w:rsid w:val="0050543A"/>
    <w:rsid w:val="005063BA"/>
    <w:rsid w:val="005072B0"/>
    <w:rsid w:val="00507377"/>
    <w:rsid w:val="00507657"/>
    <w:rsid w:val="0051004A"/>
    <w:rsid w:val="00510663"/>
    <w:rsid w:val="00511539"/>
    <w:rsid w:val="00512D4E"/>
    <w:rsid w:val="00513A92"/>
    <w:rsid w:val="00513F85"/>
    <w:rsid w:val="00514575"/>
    <w:rsid w:val="00515500"/>
    <w:rsid w:val="00515549"/>
    <w:rsid w:val="005200E4"/>
    <w:rsid w:val="00521626"/>
    <w:rsid w:val="00521D6B"/>
    <w:rsid w:val="00522BBC"/>
    <w:rsid w:val="00524315"/>
    <w:rsid w:val="0052435E"/>
    <w:rsid w:val="00524901"/>
    <w:rsid w:val="00525D19"/>
    <w:rsid w:val="0052752C"/>
    <w:rsid w:val="00530AE7"/>
    <w:rsid w:val="00531802"/>
    <w:rsid w:val="005321B9"/>
    <w:rsid w:val="0053350D"/>
    <w:rsid w:val="005343AE"/>
    <w:rsid w:val="005347EF"/>
    <w:rsid w:val="00535946"/>
    <w:rsid w:val="00535B87"/>
    <w:rsid w:val="00536262"/>
    <w:rsid w:val="00537187"/>
    <w:rsid w:val="005378A4"/>
    <w:rsid w:val="00537934"/>
    <w:rsid w:val="00537AEA"/>
    <w:rsid w:val="00537BE2"/>
    <w:rsid w:val="00537EB7"/>
    <w:rsid w:val="00540235"/>
    <w:rsid w:val="0054103F"/>
    <w:rsid w:val="00541236"/>
    <w:rsid w:val="00543A6C"/>
    <w:rsid w:val="00543DE5"/>
    <w:rsid w:val="00545E7F"/>
    <w:rsid w:val="00546898"/>
    <w:rsid w:val="00546E7E"/>
    <w:rsid w:val="005530A4"/>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59F"/>
    <w:rsid w:val="0057368A"/>
    <w:rsid w:val="00573E05"/>
    <w:rsid w:val="005743AC"/>
    <w:rsid w:val="00574546"/>
    <w:rsid w:val="0057552D"/>
    <w:rsid w:val="00575695"/>
    <w:rsid w:val="00577FC3"/>
    <w:rsid w:val="0058024F"/>
    <w:rsid w:val="0058060A"/>
    <w:rsid w:val="005809FB"/>
    <w:rsid w:val="00580BCB"/>
    <w:rsid w:val="00581A85"/>
    <w:rsid w:val="005820F7"/>
    <w:rsid w:val="0058361C"/>
    <w:rsid w:val="005846F2"/>
    <w:rsid w:val="00584BE7"/>
    <w:rsid w:val="005852E2"/>
    <w:rsid w:val="005860D3"/>
    <w:rsid w:val="00590FCB"/>
    <w:rsid w:val="00591FC4"/>
    <w:rsid w:val="00592B36"/>
    <w:rsid w:val="00594FD7"/>
    <w:rsid w:val="00595A57"/>
    <w:rsid w:val="00597597"/>
    <w:rsid w:val="005A0D5A"/>
    <w:rsid w:val="005A0E70"/>
    <w:rsid w:val="005A3852"/>
    <w:rsid w:val="005A75A6"/>
    <w:rsid w:val="005B1030"/>
    <w:rsid w:val="005B3ACA"/>
    <w:rsid w:val="005B4F5A"/>
    <w:rsid w:val="005B5175"/>
    <w:rsid w:val="005B665E"/>
    <w:rsid w:val="005B749A"/>
    <w:rsid w:val="005B7ACB"/>
    <w:rsid w:val="005C2AA0"/>
    <w:rsid w:val="005C38A8"/>
    <w:rsid w:val="005C3EDB"/>
    <w:rsid w:val="005C3EF2"/>
    <w:rsid w:val="005C403A"/>
    <w:rsid w:val="005C4DEB"/>
    <w:rsid w:val="005C5A8D"/>
    <w:rsid w:val="005C5FD9"/>
    <w:rsid w:val="005C671E"/>
    <w:rsid w:val="005C7CB9"/>
    <w:rsid w:val="005D0601"/>
    <w:rsid w:val="005D0C63"/>
    <w:rsid w:val="005D14DB"/>
    <w:rsid w:val="005D2344"/>
    <w:rsid w:val="005D2B06"/>
    <w:rsid w:val="005D50D3"/>
    <w:rsid w:val="005D5622"/>
    <w:rsid w:val="005D66FF"/>
    <w:rsid w:val="005D788B"/>
    <w:rsid w:val="005D78B8"/>
    <w:rsid w:val="005E059E"/>
    <w:rsid w:val="005E2042"/>
    <w:rsid w:val="005E2904"/>
    <w:rsid w:val="005E4E0F"/>
    <w:rsid w:val="005E51B4"/>
    <w:rsid w:val="005E6EA4"/>
    <w:rsid w:val="005E7559"/>
    <w:rsid w:val="005E7DC6"/>
    <w:rsid w:val="005F16C2"/>
    <w:rsid w:val="005F187B"/>
    <w:rsid w:val="005F1F3E"/>
    <w:rsid w:val="005F367A"/>
    <w:rsid w:val="005F5198"/>
    <w:rsid w:val="005F5555"/>
    <w:rsid w:val="005F7935"/>
    <w:rsid w:val="00600409"/>
    <w:rsid w:val="0060163A"/>
    <w:rsid w:val="0060180A"/>
    <w:rsid w:val="006018D9"/>
    <w:rsid w:val="00602DA1"/>
    <w:rsid w:val="00603B48"/>
    <w:rsid w:val="0060574F"/>
    <w:rsid w:val="006060FD"/>
    <w:rsid w:val="00607293"/>
    <w:rsid w:val="00607A5F"/>
    <w:rsid w:val="00610350"/>
    <w:rsid w:val="0061345B"/>
    <w:rsid w:val="0061386A"/>
    <w:rsid w:val="00615E63"/>
    <w:rsid w:val="00615EA8"/>
    <w:rsid w:val="006171FD"/>
    <w:rsid w:val="006176DA"/>
    <w:rsid w:val="00617E16"/>
    <w:rsid w:val="00621D50"/>
    <w:rsid w:val="00621D86"/>
    <w:rsid w:val="00622437"/>
    <w:rsid w:val="0062296D"/>
    <w:rsid w:val="00622A71"/>
    <w:rsid w:val="006231E4"/>
    <w:rsid w:val="006243CD"/>
    <w:rsid w:val="006247BE"/>
    <w:rsid w:val="00625FD0"/>
    <w:rsid w:val="006260C1"/>
    <w:rsid w:val="00626DB0"/>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32B"/>
    <w:rsid w:val="0064556F"/>
    <w:rsid w:val="00645885"/>
    <w:rsid w:val="006467CE"/>
    <w:rsid w:val="00650FD5"/>
    <w:rsid w:val="00651938"/>
    <w:rsid w:val="00652D32"/>
    <w:rsid w:val="00652DFF"/>
    <w:rsid w:val="0065445E"/>
    <w:rsid w:val="00654D71"/>
    <w:rsid w:val="00656A0E"/>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3D0C"/>
    <w:rsid w:val="0068475A"/>
    <w:rsid w:val="00685329"/>
    <w:rsid w:val="006855BA"/>
    <w:rsid w:val="00686821"/>
    <w:rsid w:val="0068684F"/>
    <w:rsid w:val="00686CAC"/>
    <w:rsid w:val="00686DAE"/>
    <w:rsid w:val="006871A4"/>
    <w:rsid w:val="00687592"/>
    <w:rsid w:val="00687F2F"/>
    <w:rsid w:val="00691301"/>
    <w:rsid w:val="00693367"/>
    <w:rsid w:val="00694212"/>
    <w:rsid w:val="00694E01"/>
    <w:rsid w:val="00694F27"/>
    <w:rsid w:val="00696AE5"/>
    <w:rsid w:val="00697A2C"/>
    <w:rsid w:val="00697E1A"/>
    <w:rsid w:val="006A03EC"/>
    <w:rsid w:val="006A5D98"/>
    <w:rsid w:val="006A7B93"/>
    <w:rsid w:val="006B0093"/>
    <w:rsid w:val="006B0D18"/>
    <w:rsid w:val="006B145D"/>
    <w:rsid w:val="006B2F12"/>
    <w:rsid w:val="006B3719"/>
    <w:rsid w:val="006B3E37"/>
    <w:rsid w:val="006B4031"/>
    <w:rsid w:val="006B4781"/>
    <w:rsid w:val="006B634B"/>
    <w:rsid w:val="006B69F2"/>
    <w:rsid w:val="006B7168"/>
    <w:rsid w:val="006C0AF0"/>
    <w:rsid w:val="006C11C6"/>
    <w:rsid w:val="006C1BD8"/>
    <w:rsid w:val="006C3B99"/>
    <w:rsid w:val="006C3C1C"/>
    <w:rsid w:val="006C3CD2"/>
    <w:rsid w:val="006C4AAE"/>
    <w:rsid w:val="006C4D5F"/>
    <w:rsid w:val="006C59A9"/>
    <w:rsid w:val="006C5C3F"/>
    <w:rsid w:val="006C60B4"/>
    <w:rsid w:val="006C60B7"/>
    <w:rsid w:val="006C62B4"/>
    <w:rsid w:val="006D031B"/>
    <w:rsid w:val="006D0586"/>
    <w:rsid w:val="006D11EE"/>
    <w:rsid w:val="006D1715"/>
    <w:rsid w:val="006D19D9"/>
    <w:rsid w:val="006D1B41"/>
    <w:rsid w:val="006D2F72"/>
    <w:rsid w:val="006D40BB"/>
    <w:rsid w:val="006D42FE"/>
    <w:rsid w:val="006D6381"/>
    <w:rsid w:val="006D6831"/>
    <w:rsid w:val="006D7B97"/>
    <w:rsid w:val="006E041A"/>
    <w:rsid w:val="006E05F0"/>
    <w:rsid w:val="006E0687"/>
    <w:rsid w:val="006E06C0"/>
    <w:rsid w:val="006E1E49"/>
    <w:rsid w:val="006E1FA4"/>
    <w:rsid w:val="006E3141"/>
    <w:rsid w:val="006E3B1F"/>
    <w:rsid w:val="006E44CF"/>
    <w:rsid w:val="006E53B1"/>
    <w:rsid w:val="006E6660"/>
    <w:rsid w:val="006E7249"/>
    <w:rsid w:val="006F0B97"/>
    <w:rsid w:val="006F1CD6"/>
    <w:rsid w:val="006F3565"/>
    <w:rsid w:val="006F4686"/>
    <w:rsid w:val="006F57FF"/>
    <w:rsid w:val="006F5C08"/>
    <w:rsid w:val="006F6857"/>
    <w:rsid w:val="006F6F6F"/>
    <w:rsid w:val="00701C4C"/>
    <w:rsid w:val="00702875"/>
    <w:rsid w:val="007055DE"/>
    <w:rsid w:val="007058E5"/>
    <w:rsid w:val="007059F9"/>
    <w:rsid w:val="00706033"/>
    <w:rsid w:val="0070616B"/>
    <w:rsid w:val="00706FBB"/>
    <w:rsid w:val="0070721B"/>
    <w:rsid w:val="0071340D"/>
    <w:rsid w:val="00715CCF"/>
    <w:rsid w:val="007177A0"/>
    <w:rsid w:val="00722A43"/>
    <w:rsid w:val="007236F8"/>
    <w:rsid w:val="007245CA"/>
    <w:rsid w:val="00725060"/>
    <w:rsid w:val="007253B8"/>
    <w:rsid w:val="00725CFC"/>
    <w:rsid w:val="00726194"/>
    <w:rsid w:val="007268BB"/>
    <w:rsid w:val="00727169"/>
    <w:rsid w:val="00731D32"/>
    <w:rsid w:val="0073333D"/>
    <w:rsid w:val="0073392A"/>
    <w:rsid w:val="007347FD"/>
    <w:rsid w:val="00734DF9"/>
    <w:rsid w:val="00734ED9"/>
    <w:rsid w:val="0073515D"/>
    <w:rsid w:val="007352B6"/>
    <w:rsid w:val="00735A5B"/>
    <w:rsid w:val="00737DB7"/>
    <w:rsid w:val="00737E17"/>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488B"/>
    <w:rsid w:val="00755530"/>
    <w:rsid w:val="00755D5F"/>
    <w:rsid w:val="00756364"/>
    <w:rsid w:val="00757D6A"/>
    <w:rsid w:val="0076011B"/>
    <w:rsid w:val="00760744"/>
    <w:rsid w:val="00761287"/>
    <w:rsid w:val="00762023"/>
    <w:rsid w:val="0076366D"/>
    <w:rsid w:val="007648C7"/>
    <w:rsid w:val="007648E3"/>
    <w:rsid w:val="0076490E"/>
    <w:rsid w:val="007649C3"/>
    <w:rsid w:val="0076557A"/>
    <w:rsid w:val="00766021"/>
    <w:rsid w:val="0076668B"/>
    <w:rsid w:val="007706B6"/>
    <w:rsid w:val="007710AA"/>
    <w:rsid w:val="0077175B"/>
    <w:rsid w:val="00773686"/>
    <w:rsid w:val="00774194"/>
    <w:rsid w:val="007748F7"/>
    <w:rsid w:val="00774F91"/>
    <w:rsid w:val="00777258"/>
    <w:rsid w:val="007772B8"/>
    <w:rsid w:val="00780A48"/>
    <w:rsid w:val="007812DF"/>
    <w:rsid w:val="00782126"/>
    <w:rsid w:val="00782588"/>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A7DCA"/>
    <w:rsid w:val="007B1585"/>
    <w:rsid w:val="007B15E4"/>
    <w:rsid w:val="007B1BA0"/>
    <w:rsid w:val="007B20F5"/>
    <w:rsid w:val="007B3F66"/>
    <w:rsid w:val="007B4DCE"/>
    <w:rsid w:val="007B6A79"/>
    <w:rsid w:val="007B754B"/>
    <w:rsid w:val="007C08FD"/>
    <w:rsid w:val="007C1581"/>
    <w:rsid w:val="007C23C7"/>
    <w:rsid w:val="007C3762"/>
    <w:rsid w:val="007C4694"/>
    <w:rsid w:val="007C58E3"/>
    <w:rsid w:val="007C59E6"/>
    <w:rsid w:val="007C6E33"/>
    <w:rsid w:val="007C7D88"/>
    <w:rsid w:val="007D03D9"/>
    <w:rsid w:val="007D24E0"/>
    <w:rsid w:val="007D4437"/>
    <w:rsid w:val="007D478C"/>
    <w:rsid w:val="007D4A82"/>
    <w:rsid w:val="007D4D3E"/>
    <w:rsid w:val="007D60CE"/>
    <w:rsid w:val="007D6DC7"/>
    <w:rsid w:val="007E1F26"/>
    <w:rsid w:val="007E21FE"/>
    <w:rsid w:val="007E3577"/>
    <w:rsid w:val="007E3D52"/>
    <w:rsid w:val="007E41DF"/>
    <w:rsid w:val="007E515D"/>
    <w:rsid w:val="007E59EA"/>
    <w:rsid w:val="007E617A"/>
    <w:rsid w:val="007E6282"/>
    <w:rsid w:val="007E6512"/>
    <w:rsid w:val="007F15C6"/>
    <w:rsid w:val="007F268B"/>
    <w:rsid w:val="007F39C3"/>
    <w:rsid w:val="007F461D"/>
    <w:rsid w:val="007F4660"/>
    <w:rsid w:val="007F49BA"/>
    <w:rsid w:val="007F4D57"/>
    <w:rsid w:val="007F50E1"/>
    <w:rsid w:val="007F56D3"/>
    <w:rsid w:val="007F7ED4"/>
    <w:rsid w:val="008003D1"/>
    <w:rsid w:val="008004C5"/>
    <w:rsid w:val="00801784"/>
    <w:rsid w:val="0080463F"/>
    <w:rsid w:val="00804CFE"/>
    <w:rsid w:val="0080743E"/>
    <w:rsid w:val="00807EFD"/>
    <w:rsid w:val="00807F10"/>
    <w:rsid w:val="00811116"/>
    <w:rsid w:val="00811551"/>
    <w:rsid w:val="00812CB7"/>
    <w:rsid w:val="00813C41"/>
    <w:rsid w:val="00813D69"/>
    <w:rsid w:val="00814387"/>
    <w:rsid w:val="00814E74"/>
    <w:rsid w:val="008150E1"/>
    <w:rsid w:val="008152D9"/>
    <w:rsid w:val="00815934"/>
    <w:rsid w:val="00817297"/>
    <w:rsid w:val="0082045E"/>
    <w:rsid w:val="00820578"/>
    <w:rsid w:val="00821E41"/>
    <w:rsid w:val="0082223D"/>
    <w:rsid w:val="00822FEB"/>
    <w:rsid w:val="00823B13"/>
    <w:rsid w:val="00824535"/>
    <w:rsid w:val="00824BB0"/>
    <w:rsid w:val="00824F41"/>
    <w:rsid w:val="0082679D"/>
    <w:rsid w:val="00827AA6"/>
    <w:rsid w:val="00830532"/>
    <w:rsid w:val="00832115"/>
    <w:rsid w:val="00832FF3"/>
    <w:rsid w:val="008343DC"/>
    <w:rsid w:val="00834A76"/>
    <w:rsid w:val="0083562C"/>
    <w:rsid w:val="00836BF9"/>
    <w:rsid w:val="00837A85"/>
    <w:rsid w:val="008404C8"/>
    <w:rsid w:val="008424F5"/>
    <w:rsid w:val="0084353B"/>
    <w:rsid w:val="00843A00"/>
    <w:rsid w:val="00843D7B"/>
    <w:rsid w:val="0084496F"/>
    <w:rsid w:val="00844A42"/>
    <w:rsid w:val="00844D03"/>
    <w:rsid w:val="00844F92"/>
    <w:rsid w:val="00845511"/>
    <w:rsid w:val="0084681C"/>
    <w:rsid w:val="00846FD1"/>
    <w:rsid w:val="00847B8E"/>
    <w:rsid w:val="0085052A"/>
    <w:rsid w:val="008505C5"/>
    <w:rsid w:val="0085111F"/>
    <w:rsid w:val="00851ED7"/>
    <w:rsid w:val="00852066"/>
    <w:rsid w:val="00852AC9"/>
    <w:rsid w:val="00854C5F"/>
    <w:rsid w:val="00854ED1"/>
    <w:rsid w:val="008552A8"/>
    <w:rsid w:val="008552E2"/>
    <w:rsid w:val="008560EF"/>
    <w:rsid w:val="00856A78"/>
    <w:rsid w:val="00856CD6"/>
    <w:rsid w:val="00856F2E"/>
    <w:rsid w:val="00857377"/>
    <w:rsid w:val="008577A9"/>
    <w:rsid w:val="00861FEB"/>
    <w:rsid w:val="00862A5B"/>
    <w:rsid w:val="00863FA3"/>
    <w:rsid w:val="00865A22"/>
    <w:rsid w:val="00866E20"/>
    <w:rsid w:val="00867328"/>
    <w:rsid w:val="00867588"/>
    <w:rsid w:val="008679B6"/>
    <w:rsid w:val="00872875"/>
    <w:rsid w:val="008736CD"/>
    <w:rsid w:val="008737A3"/>
    <w:rsid w:val="00873E7F"/>
    <w:rsid w:val="008747ED"/>
    <w:rsid w:val="00874D1E"/>
    <w:rsid w:val="0087521C"/>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4025"/>
    <w:rsid w:val="0089632C"/>
    <w:rsid w:val="00896BB2"/>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3DF0"/>
    <w:rsid w:val="008B59CF"/>
    <w:rsid w:val="008B7780"/>
    <w:rsid w:val="008C18EF"/>
    <w:rsid w:val="008C2391"/>
    <w:rsid w:val="008C3118"/>
    <w:rsid w:val="008C3D35"/>
    <w:rsid w:val="008C4376"/>
    <w:rsid w:val="008C55FD"/>
    <w:rsid w:val="008C589D"/>
    <w:rsid w:val="008C6FAE"/>
    <w:rsid w:val="008C7C94"/>
    <w:rsid w:val="008D0356"/>
    <w:rsid w:val="008D0519"/>
    <w:rsid w:val="008D10E9"/>
    <w:rsid w:val="008D14A7"/>
    <w:rsid w:val="008D1553"/>
    <w:rsid w:val="008D7869"/>
    <w:rsid w:val="008D7F96"/>
    <w:rsid w:val="008E043D"/>
    <w:rsid w:val="008E12E1"/>
    <w:rsid w:val="008E14D1"/>
    <w:rsid w:val="008E2F80"/>
    <w:rsid w:val="008E3613"/>
    <w:rsid w:val="008E4D7C"/>
    <w:rsid w:val="008E580E"/>
    <w:rsid w:val="008E6BF5"/>
    <w:rsid w:val="008F002A"/>
    <w:rsid w:val="008F02C8"/>
    <w:rsid w:val="008F1B5A"/>
    <w:rsid w:val="008F232B"/>
    <w:rsid w:val="008F4D5D"/>
    <w:rsid w:val="008F5174"/>
    <w:rsid w:val="008F52AA"/>
    <w:rsid w:val="008F5B86"/>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738"/>
    <w:rsid w:val="0091182F"/>
    <w:rsid w:val="0091196F"/>
    <w:rsid w:val="009126AE"/>
    <w:rsid w:val="0091391D"/>
    <w:rsid w:val="00913C85"/>
    <w:rsid w:val="00913F03"/>
    <w:rsid w:val="009153E7"/>
    <w:rsid w:val="0091554E"/>
    <w:rsid w:val="00915937"/>
    <w:rsid w:val="00916597"/>
    <w:rsid w:val="00916760"/>
    <w:rsid w:val="00917A52"/>
    <w:rsid w:val="00920F51"/>
    <w:rsid w:val="00924B7C"/>
    <w:rsid w:val="00924CE1"/>
    <w:rsid w:val="00925407"/>
    <w:rsid w:val="00926447"/>
    <w:rsid w:val="0092690B"/>
    <w:rsid w:val="009269A1"/>
    <w:rsid w:val="00930FD3"/>
    <w:rsid w:val="009312E0"/>
    <w:rsid w:val="00931321"/>
    <w:rsid w:val="009321DD"/>
    <w:rsid w:val="00933950"/>
    <w:rsid w:val="00933A5F"/>
    <w:rsid w:val="0094061B"/>
    <w:rsid w:val="009411B2"/>
    <w:rsid w:val="00945596"/>
    <w:rsid w:val="00946ED4"/>
    <w:rsid w:val="00947DF1"/>
    <w:rsid w:val="00950251"/>
    <w:rsid w:val="00951312"/>
    <w:rsid w:val="0095154B"/>
    <w:rsid w:val="00951DB7"/>
    <w:rsid w:val="00952BA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3DA"/>
    <w:rsid w:val="009806C8"/>
    <w:rsid w:val="0098081A"/>
    <w:rsid w:val="009810FC"/>
    <w:rsid w:val="009824F0"/>
    <w:rsid w:val="00982F1A"/>
    <w:rsid w:val="00983F5A"/>
    <w:rsid w:val="009848FC"/>
    <w:rsid w:val="009849F7"/>
    <w:rsid w:val="00984D13"/>
    <w:rsid w:val="00985638"/>
    <w:rsid w:val="009858EC"/>
    <w:rsid w:val="00987422"/>
    <w:rsid w:val="00990709"/>
    <w:rsid w:val="00996BFB"/>
    <w:rsid w:val="00996C99"/>
    <w:rsid w:val="00996DA7"/>
    <w:rsid w:val="00996DB8"/>
    <w:rsid w:val="009A15CB"/>
    <w:rsid w:val="009A3127"/>
    <w:rsid w:val="009A36A8"/>
    <w:rsid w:val="009A461E"/>
    <w:rsid w:val="009A4646"/>
    <w:rsid w:val="009A5205"/>
    <w:rsid w:val="009A6F7E"/>
    <w:rsid w:val="009A75A5"/>
    <w:rsid w:val="009A7F48"/>
    <w:rsid w:val="009B0821"/>
    <w:rsid w:val="009B1118"/>
    <w:rsid w:val="009B11C8"/>
    <w:rsid w:val="009B506F"/>
    <w:rsid w:val="009B5874"/>
    <w:rsid w:val="009B6549"/>
    <w:rsid w:val="009B65FC"/>
    <w:rsid w:val="009B78E0"/>
    <w:rsid w:val="009B79F1"/>
    <w:rsid w:val="009C079D"/>
    <w:rsid w:val="009C0CD0"/>
    <w:rsid w:val="009C0E4B"/>
    <w:rsid w:val="009C24CF"/>
    <w:rsid w:val="009C40F5"/>
    <w:rsid w:val="009C46E5"/>
    <w:rsid w:val="009C6384"/>
    <w:rsid w:val="009C704E"/>
    <w:rsid w:val="009D2B94"/>
    <w:rsid w:val="009D3134"/>
    <w:rsid w:val="009D57DC"/>
    <w:rsid w:val="009D6A24"/>
    <w:rsid w:val="009D793C"/>
    <w:rsid w:val="009E39AA"/>
    <w:rsid w:val="009E4BBF"/>
    <w:rsid w:val="009E4C85"/>
    <w:rsid w:val="009E5AF9"/>
    <w:rsid w:val="009E6276"/>
    <w:rsid w:val="009E6709"/>
    <w:rsid w:val="009E7614"/>
    <w:rsid w:val="009E76DC"/>
    <w:rsid w:val="009E7765"/>
    <w:rsid w:val="009E77AF"/>
    <w:rsid w:val="009E7DCF"/>
    <w:rsid w:val="009F4D39"/>
    <w:rsid w:val="009F5249"/>
    <w:rsid w:val="009F5CD4"/>
    <w:rsid w:val="009F6C08"/>
    <w:rsid w:val="009F6C90"/>
    <w:rsid w:val="00A01051"/>
    <w:rsid w:val="00A02D6C"/>
    <w:rsid w:val="00A063FF"/>
    <w:rsid w:val="00A06DB5"/>
    <w:rsid w:val="00A074F5"/>
    <w:rsid w:val="00A07F3E"/>
    <w:rsid w:val="00A12C98"/>
    <w:rsid w:val="00A142A4"/>
    <w:rsid w:val="00A14437"/>
    <w:rsid w:val="00A14F29"/>
    <w:rsid w:val="00A201D4"/>
    <w:rsid w:val="00A204EE"/>
    <w:rsid w:val="00A22693"/>
    <w:rsid w:val="00A22BB7"/>
    <w:rsid w:val="00A22D88"/>
    <w:rsid w:val="00A26361"/>
    <w:rsid w:val="00A263BA"/>
    <w:rsid w:val="00A26A52"/>
    <w:rsid w:val="00A30AD6"/>
    <w:rsid w:val="00A31409"/>
    <w:rsid w:val="00A32103"/>
    <w:rsid w:val="00A3379B"/>
    <w:rsid w:val="00A338D5"/>
    <w:rsid w:val="00A345A9"/>
    <w:rsid w:val="00A34711"/>
    <w:rsid w:val="00A348AF"/>
    <w:rsid w:val="00A34D7B"/>
    <w:rsid w:val="00A35B47"/>
    <w:rsid w:val="00A35E52"/>
    <w:rsid w:val="00A3699F"/>
    <w:rsid w:val="00A36D1D"/>
    <w:rsid w:val="00A3701D"/>
    <w:rsid w:val="00A37867"/>
    <w:rsid w:val="00A402F0"/>
    <w:rsid w:val="00A41557"/>
    <w:rsid w:val="00A43474"/>
    <w:rsid w:val="00A441AB"/>
    <w:rsid w:val="00A447D6"/>
    <w:rsid w:val="00A454C2"/>
    <w:rsid w:val="00A45F47"/>
    <w:rsid w:val="00A46CAD"/>
    <w:rsid w:val="00A472FA"/>
    <w:rsid w:val="00A477ED"/>
    <w:rsid w:val="00A5034A"/>
    <w:rsid w:val="00A538A5"/>
    <w:rsid w:val="00A53AF2"/>
    <w:rsid w:val="00A55012"/>
    <w:rsid w:val="00A55267"/>
    <w:rsid w:val="00A56414"/>
    <w:rsid w:val="00A566E5"/>
    <w:rsid w:val="00A578F2"/>
    <w:rsid w:val="00A606DA"/>
    <w:rsid w:val="00A62ACC"/>
    <w:rsid w:val="00A62B6F"/>
    <w:rsid w:val="00A64614"/>
    <w:rsid w:val="00A67685"/>
    <w:rsid w:val="00A67967"/>
    <w:rsid w:val="00A7102E"/>
    <w:rsid w:val="00A71249"/>
    <w:rsid w:val="00A712E9"/>
    <w:rsid w:val="00A712F5"/>
    <w:rsid w:val="00A72931"/>
    <w:rsid w:val="00A739E4"/>
    <w:rsid w:val="00A73A41"/>
    <w:rsid w:val="00A74A54"/>
    <w:rsid w:val="00A77069"/>
    <w:rsid w:val="00A77514"/>
    <w:rsid w:val="00A808C3"/>
    <w:rsid w:val="00A81B58"/>
    <w:rsid w:val="00A82548"/>
    <w:rsid w:val="00A82C4D"/>
    <w:rsid w:val="00A82CD9"/>
    <w:rsid w:val="00A835FD"/>
    <w:rsid w:val="00A84B79"/>
    <w:rsid w:val="00A8557E"/>
    <w:rsid w:val="00A90529"/>
    <w:rsid w:val="00A90EF6"/>
    <w:rsid w:val="00A92F8F"/>
    <w:rsid w:val="00A9429B"/>
    <w:rsid w:val="00A947FD"/>
    <w:rsid w:val="00A94CF7"/>
    <w:rsid w:val="00A954F3"/>
    <w:rsid w:val="00A9596B"/>
    <w:rsid w:val="00A96BD3"/>
    <w:rsid w:val="00A96E52"/>
    <w:rsid w:val="00A9737B"/>
    <w:rsid w:val="00A97D63"/>
    <w:rsid w:val="00AA04A6"/>
    <w:rsid w:val="00AA0B56"/>
    <w:rsid w:val="00AA0EC7"/>
    <w:rsid w:val="00AA1CEC"/>
    <w:rsid w:val="00AA2666"/>
    <w:rsid w:val="00AA2AB7"/>
    <w:rsid w:val="00AA2E05"/>
    <w:rsid w:val="00AA33E5"/>
    <w:rsid w:val="00AA3E47"/>
    <w:rsid w:val="00AA4469"/>
    <w:rsid w:val="00AA45E5"/>
    <w:rsid w:val="00AA5955"/>
    <w:rsid w:val="00AA5B2F"/>
    <w:rsid w:val="00AA67BF"/>
    <w:rsid w:val="00AA6ABF"/>
    <w:rsid w:val="00AB0C15"/>
    <w:rsid w:val="00AB0F51"/>
    <w:rsid w:val="00AB27C6"/>
    <w:rsid w:val="00AB376F"/>
    <w:rsid w:val="00AB4156"/>
    <w:rsid w:val="00AB5E60"/>
    <w:rsid w:val="00AB6390"/>
    <w:rsid w:val="00AB6C0D"/>
    <w:rsid w:val="00AC006E"/>
    <w:rsid w:val="00AC0900"/>
    <w:rsid w:val="00AC2EF6"/>
    <w:rsid w:val="00AC458F"/>
    <w:rsid w:val="00AC4628"/>
    <w:rsid w:val="00AC78D2"/>
    <w:rsid w:val="00AD121F"/>
    <w:rsid w:val="00AD14A0"/>
    <w:rsid w:val="00AD4E05"/>
    <w:rsid w:val="00AD50BF"/>
    <w:rsid w:val="00AD5408"/>
    <w:rsid w:val="00AD5D91"/>
    <w:rsid w:val="00AD5DD1"/>
    <w:rsid w:val="00AE09C3"/>
    <w:rsid w:val="00AE2642"/>
    <w:rsid w:val="00AE26D8"/>
    <w:rsid w:val="00AE412A"/>
    <w:rsid w:val="00AE415E"/>
    <w:rsid w:val="00AE5211"/>
    <w:rsid w:val="00AE71FD"/>
    <w:rsid w:val="00AE7509"/>
    <w:rsid w:val="00AF22D6"/>
    <w:rsid w:val="00AF2D7B"/>
    <w:rsid w:val="00AF3B83"/>
    <w:rsid w:val="00AF49D3"/>
    <w:rsid w:val="00AF519A"/>
    <w:rsid w:val="00AF619B"/>
    <w:rsid w:val="00AF73E4"/>
    <w:rsid w:val="00AF7A8A"/>
    <w:rsid w:val="00AF7B9E"/>
    <w:rsid w:val="00AF7C99"/>
    <w:rsid w:val="00B017F2"/>
    <w:rsid w:val="00B03058"/>
    <w:rsid w:val="00B03C44"/>
    <w:rsid w:val="00B03E74"/>
    <w:rsid w:val="00B044AA"/>
    <w:rsid w:val="00B0573B"/>
    <w:rsid w:val="00B058BF"/>
    <w:rsid w:val="00B0664D"/>
    <w:rsid w:val="00B06EDB"/>
    <w:rsid w:val="00B07578"/>
    <w:rsid w:val="00B075A3"/>
    <w:rsid w:val="00B07826"/>
    <w:rsid w:val="00B10586"/>
    <w:rsid w:val="00B11069"/>
    <w:rsid w:val="00B1122F"/>
    <w:rsid w:val="00B12DD1"/>
    <w:rsid w:val="00B1315F"/>
    <w:rsid w:val="00B132CA"/>
    <w:rsid w:val="00B138D0"/>
    <w:rsid w:val="00B14660"/>
    <w:rsid w:val="00B1466C"/>
    <w:rsid w:val="00B14DD2"/>
    <w:rsid w:val="00B16493"/>
    <w:rsid w:val="00B164AC"/>
    <w:rsid w:val="00B16CFE"/>
    <w:rsid w:val="00B17B89"/>
    <w:rsid w:val="00B204B4"/>
    <w:rsid w:val="00B20A2F"/>
    <w:rsid w:val="00B20CAE"/>
    <w:rsid w:val="00B21F8F"/>
    <w:rsid w:val="00B24E1B"/>
    <w:rsid w:val="00B25487"/>
    <w:rsid w:val="00B25E0E"/>
    <w:rsid w:val="00B27176"/>
    <w:rsid w:val="00B27255"/>
    <w:rsid w:val="00B31033"/>
    <w:rsid w:val="00B32B5E"/>
    <w:rsid w:val="00B33345"/>
    <w:rsid w:val="00B33551"/>
    <w:rsid w:val="00B33E7F"/>
    <w:rsid w:val="00B361DC"/>
    <w:rsid w:val="00B370CA"/>
    <w:rsid w:val="00B3761C"/>
    <w:rsid w:val="00B41543"/>
    <w:rsid w:val="00B428D8"/>
    <w:rsid w:val="00B42B01"/>
    <w:rsid w:val="00B4368A"/>
    <w:rsid w:val="00B442BE"/>
    <w:rsid w:val="00B44382"/>
    <w:rsid w:val="00B476CB"/>
    <w:rsid w:val="00B47C50"/>
    <w:rsid w:val="00B50A40"/>
    <w:rsid w:val="00B524DF"/>
    <w:rsid w:val="00B5269E"/>
    <w:rsid w:val="00B52CC9"/>
    <w:rsid w:val="00B53B54"/>
    <w:rsid w:val="00B54AB1"/>
    <w:rsid w:val="00B5575A"/>
    <w:rsid w:val="00B55AD2"/>
    <w:rsid w:val="00B560FE"/>
    <w:rsid w:val="00B56274"/>
    <w:rsid w:val="00B564AC"/>
    <w:rsid w:val="00B60469"/>
    <w:rsid w:val="00B618CD"/>
    <w:rsid w:val="00B62516"/>
    <w:rsid w:val="00B64674"/>
    <w:rsid w:val="00B66B16"/>
    <w:rsid w:val="00B672B1"/>
    <w:rsid w:val="00B672D5"/>
    <w:rsid w:val="00B678FA"/>
    <w:rsid w:val="00B70308"/>
    <w:rsid w:val="00B70ABD"/>
    <w:rsid w:val="00B71FA5"/>
    <w:rsid w:val="00B72069"/>
    <w:rsid w:val="00B725E1"/>
    <w:rsid w:val="00B728D9"/>
    <w:rsid w:val="00B736CF"/>
    <w:rsid w:val="00B7373E"/>
    <w:rsid w:val="00B7562A"/>
    <w:rsid w:val="00B778D8"/>
    <w:rsid w:val="00B8095B"/>
    <w:rsid w:val="00B809DE"/>
    <w:rsid w:val="00B8129B"/>
    <w:rsid w:val="00B81E38"/>
    <w:rsid w:val="00B822E0"/>
    <w:rsid w:val="00B866B7"/>
    <w:rsid w:val="00B86CDB"/>
    <w:rsid w:val="00B86E39"/>
    <w:rsid w:val="00B87109"/>
    <w:rsid w:val="00B875E8"/>
    <w:rsid w:val="00B90D92"/>
    <w:rsid w:val="00B915DD"/>
    <w:rsid w:val="00B92C38"/>
    <w:rsid w:val="00B933AE"/>
    <w:rsid w:val="00B953E6"/>
    <w:rsid w:val="00B96443"/>
    <w:rsid w:val="00B96AC9"/>
    <w:rsid w:val="00BA0DD2"/>
    <w:rsid w:val="00BA1E5A"/>
    <w:rsid w:val="00BA2F1F"/>
    <w:rsid w:val="00BA4DE7"/>
    <w:rsid w:val="00BA6830"/>
    <w:rsid w:val="00BA6E6A"/>
    <w:rsid w:val="00BB0CAE"/>
    <w:rsid w:val="00BB1E5A"/>
    <w:rsid w:val="00BB2055"/>
    <w:rsid w:val="00BB25E9"/>
    <w:rsid w:val="00BB3EA0"/>
    <w:rsid w:val="00BB3F0F"/>
    <w:rsid w:val="00BB4EE3"/>
    <w:rsid w:val="00BB5132"/>
    <w:rsid w:val="00BB5556"/>
    <w:rsid w:val="00BB7084"/>
    <w:rsid w:val="00BC0E0E"/>
    <w:rsid w:val="00BC2216"/>
    <w:rsid w:val="00BC2F7D"/>
    <w:rsid w:val="00BC3490"/>
    <w:rsid w:val="00BC4D9F"/>
    <w:rsid w:val="00BC58A1"/>
    <w:rsid w:val="00BC78F1"/>
    <w:rsid w:val="00BD0734"/>
    <w:rsid w:val="00BD0E6C"/>
    <w:rsid w:val="00BD0FC6"/>
    <w:rsid w:val="00BD1BA8"/>
    <w:rsid w:val="00BD2F88"/>
    <w:rsid w:val="00BD337F"/>
    <w:rsid w:val="00BD3D44"/>
    <w:rsid w:val="00BD54B1"/>
    <w:rsid w:val="00BD592E"/>
    <w:rsid w:val="00BD6988"/>
    <w:rsid w:val="00BD73BC"/>
    <w:rsid w:val="00BE00A8"/>
    <w:rsid w:val="00BE193B"/>
    <w:rsid w:val="00BE2510"/>
    <w:rsid w:val="00BE274D"/>
    <w:rsid w:val="00BE2DEE"/>
    <w:rsid w:val="00BE3D88"/>
    <w:rsid w:val="00BE7E40"/>
    <w:rsid w:val="00BF1D0D"/>
    <w:rsid w:val="00BF27CC"/>
    <w:rsid w:val="00BF3816"/>
    <w:rsid w:val="00BF3A7E"/>
    <w:rsid w:val="00BF46EA"/>
    <w:rsid w:val="00BF499A"/>
    <w:rsid w:val="00BF522A"/>
    <w:rsid w:val="00BF60F5"/>
    <w:rsid w:val="00BF6BF6"/>
    <w:rsid w:val="00BF7D01"/>
    <w:rsid w:val="00C005F0"/>
    <w:rsid w:val="00C00A67"/>
    <w:rsid w:val="00C033CA"/>
    <w:rsid w:val="00C03901"/>
    <w:rsid w:val="00C04825"/>
    <w:rsid w:val="00C053C1"/>
    <w:rsid w:val="00C0797C"/>
    <w:rsid w:val="00C07C42"/>
    <w:rsid w:val="00C12A8B"/>
    <w:rsid w:val="00C13283"/>
    <w:rsid w:val="00C1417E"/>
    <w:rsid w:val="00C150F9"/>
    <w:rsid w:val="00C1563D"/>
    <w:rsid w:val="00C164AE"/>
    <w:rsid w:val="00C1760E"/>
    <w:rsid w:val="00C177B6"/>
    <w:rsid w:val="00C201D7"/>
    <w:rsid w:val="00C2083A"/>
    <w:rsid w:val="00C22565"/>
    <w:rsid w:val="00C232CF"/>
    <w:rsid w:val="00C23F4E"/>
    <w:rsid w:val="00C24386"/>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3BAB"/>
    <w:rsid w:val="00C44C16"/>
    <w:rsid w:val="00C458BC"/>
    <w:rsid w:val="00C46D85"/>
    <w:rsid w:val="00C47232"/>
    <w:rsid w:val="00C501A0"/>
    <w:rsid w:val="00C5279B"/>
    <w:rsid w:val="00C52D96"/>
    <w:rsid w:val="00C52DF4"/>
    <w:rsid w:val="00C534B9"/>
    <w:rsid w:val="00C53C7F"/>
    <w:rsid w:val="00C54A92"/>
    <w:rsid w:val="00C54E19"/>
    <w:rsid w:val="00C54EFC"/>
    <w:rsid w:val="00C5590A"/>
    <w:rsid w:val="00C55FC0"/>
    <w:rsid w:val="00C56A71"/>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2CE6"/>
    <w:rsid w:val="00C94AB9"/>
    <w:rsid w:val="00C94E45"/>
    <w:rsid w:val="00C962C4"/>
    <w:rsid w:val="00C962DC"/>
    <w:rsid w:val="00CA09DD"/>
    <w:rsid w:val="00CA0DD2"/>
    <w:rsid w:val="00CA150D"/>
    <w:rsid w:val="00CA27B3"/>
    <w:rsid w:val="00CA2FCE"/>
    <w:rsid w:val="00CA3404"/>
    <w:rsid w:val="00CA3484"/>
    <w:rsid w:val="00CA35A3"/>
    <w:rsid w:val="00CA42DC"/>
    <w:rsid w:val="00CA72F5"/>
    <w:rsid w:val="00CB0D1E"/>
    <w:rsid w:val="00CB1102"/>
    <w:rsid w:val="00CB152B"/>
    <w:rsid w:val="00CB2821"/>
    <w:rsid w:val="00CB2F04"/>
    <w:rsid w:val="00CB2F72"/>
    <w:rsid w:val="00CB3079"/>
    <w:rsid w:val="00CB4744"/>
    <w:rsid w:val="00CB512C"/>
    <w:rsid w:val="00CB5A55"/>
    <w:rsid w:val="00CB6189"/>
    <w:rsid w:val="00CB61E4"/>
    <w:rsid w:val="00CB6BD7"/>
    <w:rsid w:val="00CB7329"/>
    <w:rsid w:val="00CB79AB"/>
    <w:rsid w:val="00CB7BB5"/>
    <w:rsid w:val="00CC3E57"/>
    <w:rsid w:val="00CC597B"/>
    <w:rsid w:val="00CC68D3"/>
    <w:rsid w:val="00CC6DD5"/>
    <w:rsid w:val="00CC7AA8"/>
    <w:rsid w:val="00CC7B63"/>
    <w:rsid w:val="00CD01E6"/>
    <w:rsid w:val="00CD0986"/>
    <w:rsid w:val="00CD0A36"/>
    <w:rsid w:val="00CD0FC1"/>
    <w:rsid w:val="00CD2B69"/>
    <w:rsid w:val="00CD651D"/>
    <w:rsid w:val="00CD6B0A"/>
    <w:rsid w:val="00CD7A2B"/>
    <w:rsid w:val="00CD7AD4"/>
    <w:rsid w:val="00CD7EEC"/>
    <w:rsid w:val="00CE0C3C"/>
    <w:rsid w:val="00CE32EE"/>
    <w:rsid w:val="00CE367F"/>
    <w:rsid w:val="00CE415D"/>
    <w:rsid w:val="00CE4D66"/>
    <w:rsid w:val="00CE5265"/>
    <w:rsid w:val="00CE7146"/>
    <w:rsid w:val="00CE73F4"/>
    <w:rsid w:val="00CE7583"/>
    <w:rsid w:val="00CE7B56"/>
    <w:rsid w:val="00CE7F3B"/>
    <w:rsid w:val="00CF01D6"/>
    <w:rsid w:val="00CF0B41"/>
    <w:rsid w:val="00CF0D94"/>
    <w:rsid w:val="00CF324A"/>
    <w:rsid w:val="00CF5C68"/>
    <w:rsid w:val="00CF5E23"/>
    <w:rsid w:val="00CF7376"/>
    <w:rsid w:val="00CF73D6"/>
    <w:rsid w:val="00CF7D79"/>
    <w:rsid w:val="00D00111"/>
    <w:rsid w:val="00D00738"/>
    <w:rsid w:val="00D00E24"/>
    <w:rsid w:val="00D01314"/>
    <w:rsid w:val="00D01DF8"/>
    <w:rsid w:val="00D02E7D"/>
    <w:rsid w:val="00D036AE"/>
    <w:rsid w:val="00D03A9F"/>
    <w:rsid w:val="00D111EF"/>
    <w:rsid w:val="00D12D8E"/>
    <w:rsid w:val="00D1478C"/>
    <w:rsid w:val="00D15D09"/>
    <w:rsid w:val="00D16DA6"/>
    <w:rsid w:val="00D17475"/>
    <w:rsid w:val="00D200AF"/>
    <w:rsid w:val="00D20B48"/>
    <w:rsid w:val="00D20D7D"/>
    <w:rsid w:val="00D2119A"/>
    <w:rsid w:val="00D21501"/>
    <w:rsid w:val="00D21E04"/>
    <w:rsid w:val="00D228BC"/>
    <w:rsid w:val="00D22F88"/>
    <w:rsid w:val="00D243F5"/>
    <w:rsid w:val="00D27AD9"/>
    <w:rsid w:val="00D30370"/>
    <w:rsid w:val="00D307ED"/>
    <w:rsid w:val="00D30D63"/>
    <w:rsid w:val="00D30FFF"/>
    <w:rsid w:val="00D33C99"/>
    <w:rsid w:val="00D347ED"/>
    <w:rsid w:val="00D34DD5"/>
    <w:rsid w:val="00D35B3C"/>
    <w:rsid w:val="00D364B8"/>
    <w:rsid w:val="00D37069"/>
    <w:rsid w:val="00D42814"/>
    <w:rsid w:val="00D45937"/>
    <w:rsid w:val="00D5032F"/>
    <w:rsid w:val="00D51E91"/>
    <w:rsid w:val="00D51EA2"/>
    <w:rsid w:val="00D51FBB"/>
    <w:rsid w:val="00D52062"/>
    <w:rsid w:val="00D52A2A"/>
    <w:rsid w:val="00D52F81"/>
    <w:rsid w:val="00D531DE"/>
    <w:rsid w:val="00D53520"/>
    <w:rsid w:val="00D538FB"/>
    <w:rsid w:val="00D5455D"/>
    <w:rsid w:val="00D54EEE"/>
    <w:rsid w:val="00D5508A"/>
    <w:rsid w:val="00D562CE"/>
    <w:rsid w:val="00D56529"/>
    <w:rsid w:val="00D56554"/>
    <w:rsid w:val="00D567EE"/>
    <w:rsid w:val="00D578E6"/>
    <w:rsid w:val="00D62A99"/>
    <w:rsid w:val="00D64A7E"/>
    <w:rsid w:val="00D65E21"/>
    <w:rsid w:val="00D66670"/>
    <w:rsid w:val="00D66BC1"/>
    <w:rsid w:val="00D73F5F"/>
    <w:rsid w:val="00D7403F"/>
    <w:rsid w:val="00D74052"/>
    <w:rsid w:val="00D767B2"/>
    <w:rsid w:val="00D77E2F"/>
    <w:rsid w:val="00D819F4"/>
    <w:rsid w:val="00D82B2D"/>
    <w:rsid w:val="00D83BAF"/>
    <w:rsid w:val="00D86CA5"/>
    <w:rsid w:val="00D871CC"/>
    <w:rsid w:val="00D90249"/>
    <w:rsid w:val="00D9075B"/>
    <w:rsid w:val="00D93445"/>
    <w:rsid w:val="00D934DE"/>
    <w:rsid w:val="00D939F8"/>
    <w:rsid w:val="00D94627"/>
    <w:rsid w:val="00D9557C"/>
    <w:rsid w:val="00D96E70"/>
    <w:rsid w:val="00D97C1F"/>
    <w:rsid w:val="00DA079E"/>
    <w:rsid w:val="00DA185A"/>
    <w:rsid w:val="00DA1B4D"/>
    <w:rsid w:val="00DA1D33"/>
    <w:rsid w:val="00DA3265"/>
    <w:rsid w:val="00DA384A"/>
    <w:rsid w:val="00DA3ECF"/>
    <w:rsid w:val="00DA4A0F"/>
    <w:rsid w:val="00DA781D"/>
    <w:rsid w:val="00DB12A3"/>
    <w:rsid w:val="00DB207C"/>
    <w:rsid w:val="00DB2467"/>
    <w:rsid w:val="00DB2A75"/>
    <w:rsid w:val="00DB41A6"/>
    <w:rsid w:val="00DB6525"/>
    <w:rsid w:val="00DB65FB"/>
    <w:rsid w:val="00DB7D27"/>
    <w:rsid w:val="00DB7FDA"/>
    <w:rsid w:val="00DC326F"/>
    <w:rsid w:val="00DC3AC2"/>
    <w:rsid w:val="00DC6953"/>
    <w:rsid w:val="00DC7726"/>
    <w:rsid w:val="00DC77F2"/>
    <w:rsid w:val="00DC7DF4"/>
    <w:rsid w:val="00DD1851"/>
    <w:rsid w:val="00DD190F"/>
    <w:rsid w:val="00DD2F8F"/>
    <w:rsid w:val="00DD3499"/>
    <w:rsid w:val="00DD3E4D"/>
    <w:rsid w:val="00DD488B"/>
    <w:rsid w:val="00DD587B"/>
    <w:rsid w:val="00DD7963"/>
    <w:rsid w:val="00DE148E"/>
    <w:rsid w:val="00DE2BA9"/>
    <w:rsid w:val="00DE5A97"/>
    <w:rsid w:val="00DE61E9"/>
    <w:rsid w:val="00DE6DFA"/>
    <w:rsid w:val="00DE6E6F"/>
    <w:rsid w:val="00DECD5E"/>
    <w:rsid w:val="00DF1269"/>
    <w:rsid w:val="00DF1DE4"/>
    <w:rsid w:val="00DF2965"/>
    <w:rsid w:val="00DF2F6A"/>
    <w:rsid w:val="00DF448F"/>
    <w:rsid w:val="00DF49A1"/>
    <w:rsid w:val="00DF51BC"/>
    <w:rsid w:val="00DF5702"/>
    <w:rsid w:val="00DF5D19"/>
    <w:rsid w:val="00DF63CD"/>
    <w:rsid w:val="00E0051A"/>
    <w:rsid w:val="00E009F9"/>
    <w:rsid w:val="00E00B53"/>
    <w:rsid w:val="00E00DAD"/>
    <w:rsid w:val="00E01F47"/>
    <w:rsid w:val="00E02798"/>
    <w:rsid w:val="00E02A2A"/>
    <w:rsid w:val="00E03460"/>
    <w:rsid w:val="00E03D9E"/>
    <w:rsid w:val="00E04F95"/>
    <w:rsid w:val="00E05581"/>
    <w:rsid w:val="00E07CB0"/>
    <w:rsid w:val="00E102EB"/>
    <w:rsid w:val="00E10A53"/>
    <w:rsid w:val="00E10A88"/>
    <w:rsid w:val="00E11933"/>
    <w:rsid w:val="00E12548"/>
    <w:rsid w:val="00E134EB"/>
    <w:rsid w:val="00E1381D"/>
    <w:rsid w:val="00E1392B"/>
    <w:rsid w:val="00E20543"/>
    <w:rsid w:val="00E22583"/>
    <w:rsid w:val="00E23379"/>
    <w:rsid w:val="00E2342F"/>
    <w:rsid w:val="00E234F5"/>
    <w:rsid w:val="00E241B5"/>
    <w:rsid w:val="00E256C3"/>
    <w:rsid w:val="00E27712"/>
    <w:rsid w:val="00E27F3C"/>
    <w:rsid w:val="00E3013F"/>
    <w:rsid w:val="00E31DB3"/>
    <w:rsid w:val="00E32A1B"/>
    <w:rsid w:val="00E32CA8"/>
    <w:rsid w:val="00E3633C"/>
    <w:rsid w:val="00E36EA8"/>
    <w:rsid w:val="00E40294"/>
    <w:rsid w:val="00E4253C"/>
    <w:rsid w:val="00E42A60"/>
    <w:rsid w:val="00E4345D"/>
    <w:rsid w:val="00E44CD4"/>
    <w:rsid w:val="00E44F27"/>
    <w:rsid w:val="00E4665A"/>
    <w:rsid w:val="00E47352"/>
    <w:rsid w:val="00E4791A"/>
    <w:rsid w:val="00E47DFB"/>
    <w:rsid w:val="00E51297"/>
    <w:rsid w:val="00E517D4"/>
    <w:rsid w:val="00E51826"/>
    <w:rsid w:val="00E5222E"/>
    <w:rsid w:val="00E52646"/>
    <w:rsid w:val="00E542FE"/>
    <w:rsid w:val="00E54CCE"/>
    <w:rsid w:val="00E5566A"/>
    <w:rsid w:val="00E55957"/>
    <w:rsid w:val="00E55A45"/>
    <w:rsid w:val="00E55AA5"/>
    <w:rsid w:val="00E55E8C"/>
    <w:rsid w:val="00E57465"/>
    <w:rsid w:val="00E604C2"/>
    <w:rsid w:val="00E60684"/>
    <w:rsid w:val="00E6278B"/>
    <w:rsid w:val="00E62B7E"/>
    <w:rsid w:val="00E63897"/>
    <w:rsid w:val="00E64483"/>
    <w:rsid w:val="00E646F0"/>
    <w:rsid w:val="00E65771"/>
    <w:rsid w:val="00E6691B"/>
    <w:rsid w:val="00E703DF"/>
    <w:rsid w:val="00E70862"/>
    <w:rsid w:val="00E71455"/>
    <w:rsid w:val="00E73A74"/>
    <w:rsid w:val="00E75251"/>
    <w:rsid w:val="00E755A8"/>
    <w:rsid w:val="00E80C2A"/>
    <w:rsid w:val="00E810C3"/>
    <w:rsid w:val="00E825E1"/>
    <w:rsid w:val="00E832F8"/>
    <w:rsid w:val="00E83938"/>
    <w:rsid w:val="00E84171"/>
    <w:rsid w:val="00E87125"/>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0FEC"/>
    <w:rsid w:val="00EA556D"/>
    <w:rsid w:val="00EA6273"/>
    <w:rsid w:val="00EA79CA"/>
    <w:rsid w:val="00EB0823"/>
    <w:rsid w:val="00EB0D13"/>
    <w:rsid w:val="00EB26D8"/>
    <w:rsid w:val="00EB391F"/>
    <w:rsid w:val="00EB4F08"/>
    <w:rsid w:val="00EB5968"/>
    <w:rsid w:val="00EB59DD"/>
    <w:rsid w:val="00EB5BC3"/>
    <w:rsid w:val="00EB6B4B"/>
    <w:rsid w:val="00EB7F05"/>
    <w:rsid w:val="00EC0D4B"/>
    <w:rsid w:val="00EC2200"/>
    <w:rsid w:val="00EC2C5D"/>
    <w:rsid w:val="00EC2CF4"/>
    <w:rsid w:val="00EC3A4A"/>
    <w:rsid w:val="00EC3A5E"/>
    <w:rsid w:val="00EC4442"/>
    <w:rsid w:val="00EC491C"/>
    <w:rsid w:val="00EC5BE5"/>
    <w:rsid w:val="00EC6017"/>
    <w:rsid w:val="00EC6739"/>
    <w:rsid w:val="00ED08BD"/>
    <w:rsid w:val="00ED1BA6"/>
    <w:rsid w:val="00ED2BA7"/>
    <w:rsid w:val="00ED2EE0"/>
    <w:rsid w:val="00ED3125"/>
    <w:rsid w:val="00ED398E"/>
    <w:rsid w:val="00ED3E90"/>
    <w:rsid w:val="00ED449C"/>
    <w:rsid w:val="00ED5647"/>
    <w:rsid w:val="00ED62D1"/>
    <w:rsid w:val="00ED6940"/>
    <w:rsid w:val="00ED706D"/>
    <w:rsid w:val="00ED7C9C"/>
    <w:rsid w:val="00EE0B5D"/>
    <w:rsid w:val="00EE1814"/>
    <w:rsid w:val="00EE1829"/>
    <w:rsid w:val="00EE204A"/>
    <w:rsid w:val="00EE24B3"/>
    <w:rsid w:val="00EE2CCF"/>
    <w:rsid w:val="00EE33C8"/>
    <w:rsid w:val="00EE4214"/>
    <w:rsid w:val="00EE5F4B"/>
    <w:rsid w:val="00EE76F7"/>
    <w:rsid w:val="00EF0BE2"/>
    <w:rsid w:val="00EF0EB8"/>
    <w:rsid w:val="00EF309A"/>
    <w:rsid w:val="00EF3891"/>
    <w:rsid w:val="00EF3A81"/>
    <w:rsid w:val="00EF431D"/>
    <w:rsid w:val="00EF5CF8"/>
    <w:rsid w:val="00EF75ED"/>
    <w:rsid w:val="00F0231D"/>
    <w:rsid w:val="00F02A92"/>
    <w:rsid w:val="00F03342"/>
    <w:rsid w:val="00F03788"/>
    <w:rsid w:val="00F03C22"/>
    <w:rsid w:val="00F0474B"/>
    <w:rsid w:val="00F04B04"/>
    <w:rsid w:val="00F06AD8"/>
    <w:rsid w:val="00F0704F"/>
    <w:rsid w:val="00F10A19"/>
    <w:rsid w:val="00F111EE"/>
    <w:rsid w:val="00F115A4"/>
    <w:rsid w:val="00F12A88"/>
    <w:rsid w:val="00F13CA7"/>
    <w:rsid w:val="00F15490"/>
    <w:rsid w:val="00F15F19"/>
    <w:rsid w:val="00F16B37"/>
    <w:rsid w:val="00F17061"/>
    <w:rsid w:val="00F205D9"/>
    <w:rsid w:val="00F209DF"/>
    <w:rsid w:val="00F21BA6"/>
    <w:rsid w:val="00F2583D"/>
    <w:rsid w:val="00F2707D"/>
    <w:rsid w:val="00F30B64"/>
    <w:rsid w:val="00F36DD4"/>
    <w:rsid w:val="00F36E00"/>
    <w:rsid w:val="00F4092F"/>
    <w:rsid w:val="00F40FD4"/>
    <w:rsid w:val="00F4125F"/>
    <w:rsid w:val="00F428A1"/>
    <w:rsid w:val="00F4313F"/>
    <w:rsid w:val="00F44E8C"/>
    <w:rsid w:val="00F47A5A"/>
    <w:rsid w:val="00F509FB"/>
    <w:rsid w:val="00F51603"/>
    <w:rsid w:val="00F51B18"/>
    <w:rsid w:val="00F52382"/>
    <w:rsid w:val="00F53E5E"/>
    <w:rsid w:val="00F546D2"/>
    <w:rsid w:val="00F55C82"/>
    <w:rsid w:val="00F5627C"/>
    <w:rsid w:val="00F569E7"/>
    <w:rsid w:val="00F60742"/>
    <w:rsid w:val="00F60F74"/>
    <w:rsid w:val="00F61EAE"/>
    <w:rsid w:val="00F62525"/>
    <w:rsid w:val="00F62F36"/>
    <w:rsid w:val="00F63693"/>
    <w:rsid w:val="00F63AD7"/>
    <w:rsid w:val="00F65A75"/>
    <w:rsid w:val="00F66202"/>
    <w:rsid w:val="00F66846"/>
    <w:rsid w:val="00F7093F"/>
    <w:rsid w:val="00F71E7D"/>
    <w:rsid w:val="00F731D7"/>
    <w:rsid w:val="00F73F2A"/>
    <w:rsid w:val="00F752A2"/>
    <w:rsid w:val="00F7597B"/>
    <w:rsid w:val="00F75C0C"/>
    <w:rsid w:val="00F7707B"/>
    <w:rsid w:val="00F7757A"/>
    <w:rsid w:val="00F80717"/>
    <w:rsid w:val="00F81328"/>
    <w:rsid w:val="00F814EF"/>
    <w:rsid w:val="00F81552"/>
    <w:rsid w:val="00F82F34"/>
    <w:rsid w:val="00F83A3C"/>
    <w:rsid w:val="00F8620C"/>
    <w:rsid w:val="00F87447"/>
    <w:rsid w:val="00F87A81"/>
    <w:rsid w:val="00F87E05"/>
    <w:rsid w:val="00F90884"/>
    <w:rsid w:val="00F90C97"/>
    <w:rsid w:val="00F91E55"/>
    <w:rsid w:val="00F93A22"/>
    <w:rsid w:val="00F93BC7"/>
    <w:rsid w:val="00F93F31"/>
    <w:rsid w:val="00F975CE"/>
    <w:rsid w:val="00FA2019"/>
    <w:rsid w:val="00FA33DE"/>
    <w:rsid w:val="00FA3643"/>
    <w:rsid w:val="00FA3976"/>
    <w:rsid w:val="00FA41F3"/>
    <w:rsid w:val="00FA59B0"/>
    <w:rsid w:val="00FA67AA"/>
    <w:rsid w:val="00FA6AD9"/>
    <w:rsid w:val="00FA7598"/>
    <w:rsid w:val="00FB1273"/>
    <w:rsid w:val="00FB43D7"/>
    <w:rsid w:val="00FB4733"/>
    <w:rsid w:val="00FB5348"/>
    <w:rsid w:val="00FB68C0"/>
    <w:rsid w:val="00FB7497"/>
    <w:rsid w:val="00FB7706"/>
    <w:rsid w:val="00FC0FBE"/>
    <w:rsid w:val="00FC1144"/>
    <w:rsid w:val="00FC13C5"/>
    <w:rsid w:val="00FC165F"/>
    <w:rsid w:val="00FC1D82"/>
    <w:rsid w:val="00FC3434"/>
    <w:rsid w:val="00FC3FEF"/>
    <w:rsid w:val="00FC4B88"/>
    <w:rsid w:val="00FC5303"/>
    <w:rsid w:val="00FC56FD"/>
    <w:rsid w:val="00FC60D3"/>
    <w:rsid w:val="00FC6543"/>
    <w:rsid w:val="00FC74D5"/>
    <w:rsid w:val="00FC79EF"/>
    <w:rsid w:val="00FD29A8"/>
    <w:rsid w:val="00FD33EB"/>
    <w:rsid w:val="00FD383F"/>
    <w:rsid w:val="00FD6C3F"/>
    <w:rsid w:val="00FE04CB"/>
    <w:rsid w:val="00FE0C4C"/>
    <w:rsid w:val="00FE220B"/>
    <w:rsid w:val="00FE280D"/>
    <w:rsid w:val="00FE341F"/>
    <w:rsid w:val="00FE3729"/>
    <w:rsid w:val="00FE4509"/>
    <w:rsid w:val="00FE5109"/>
    <w:rsid w:val="00FE557D"/>
    <w:rsid w:val="00FE58A7"/>
    <w:rsid w:val="00FF01E8"/>
    <w:rsid w:val="00FF04CF"/>
    <w:rsid w:val="00FF311D"/>
    <w:rsid w:val="00FF59AA"/>
    <w:rsid w:val="00FF66E6"/>
    <w:rsid w:val="00FF77C0"/>
    <w:rsid w:val="03F0C387"/>
    <w:rsid w:val="043C8430"/>
    <w:rsid w:val="0840164C"/>
    <w:rsid w:val="0BDD333D"/>
    <w:rsid w:val="0C582C5B"/>
    <w:rsid w:val="0D124974"/>
    <w:rsid w:val="0D63455B"/>
    <w:rsid w:val="0F5CA1C3"/>
    <w:rsid w:val="13005FEE"/>
    <w:rsid w:val="1C15762F"/>
    <w:rsid w:val="2083FDDA"/>
    <w:rsid w:val="2377D375"/>
    <w:rsid w:val="24D45935"/>
    <w:rsid w:val="2512BE2E"/>
    <w:rsid w:val="27EDDC0D"/>
    <w:rsid w:val="2B4FA929"/>
    <w:rsid w:val="2F71E39B"/>
    <w:rsid w:val="30C23895"/>
    <w:rsid w:val="42893A5D"/>
    <w:rsid w:val="435085AB"/>
    <w:rsid w:val="436EF5AB"/>
    <w:rsid w:val="44590DDF"/>
    <w:rsid w:val="475D780D"/>
    <w:rsid w:val="47F9F35C"/>
    <w:rsid w:val="4BD9E795"/>
    <w:rsid w:val="4D6050F9"/>
    <w:rsid w:val="5080A863"/>
    <w:rsid w:val="58CDD63D"/>
    <w:rsid w:val="5DA04ABD"/>
    <w:rsid w:val="5EC98B4D"/>
    <w:rsid w:val="60CDF4DC"/>
    <w:rsid w:val="668D6B7E"/>
    <w:rsid w:val="6A1287AA"/>
    <w:rsid w:val="6CD4FBF6"/>
    <w:rsid w:val="70B280BA"/>
    <w:rsid w:val="71DC6F68"/>
    <w:rsid w:val="7466D781"/>
    <w:rsid w:val="760057B5"/>
    <w:rsid w:val="767E9959"/>
    <w:rsid w:val="788DF65E"/>
    <w:rsid w:val="78FF4A51"/>
    <w:rsid w:val="7FB961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C1AF2A03-0B2A-43D6-8FF9-B8B3F638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Yu Gothic UI Semilight" w:hAnsi="@Yu Gothic UI Semilight"/>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val="en-GB"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eastAsia="Times New Roman" w:hAnsi="Arial"/>
      <w:i/>
      <w:sz w:val="22"/>
      <w:lang w:val="en-GB" w:bidi="bn-BD"/>
    </w:rPr>
  </w:style>
  <w:style w:type="character" w:customStyle="1" w:styleId="Heading8Char">
    <w:name w:val="Heading 8 Char"/>
    <w:link w:val="Heading8"/>
    <w:uiPriority w:val="1"/>
    <w:rsid w:val="0058060A"/>
    <w:rPr>
      <w:rFonts w:ascii="Arial" w:eastAsia="Times New Roman" w:hAnsi="Arial"/>
      <w:i/>
      <w:iCs/>
      <w:sz w:val="22"/>
      <w:lang w:bidi="bn-BD"/>
    </w:rPr>
  </w:style>
  <w:style w:type="character" w:customStyle="1" w:styleId="Heading9Char">
    <w:name w:val="Heading 9 Char"/>
    <w:link w:val="Heading9"/>
    <w:uiPriority w:val="1"/>
    <w:rsid w:val="0058060A"/>
    <w:rPr>
      <w:rFonts w:ascii="Arial" w:eastAsia="Times New Roman" w:hAnsi="Arial" w:cs="Arial"/>
      <w:i/>
      <w:sz w:val="22"/>
      <w:szCs w:val="22"/>
      <w:lang w:val="fr-FR"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0"/>
    <w:locked/>
    <w:rsid w:val="009E4C85"/>
  </w:style>
  <w:style w:type="paragraph" w:customStyle="1" w:styleId="B10">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locked/>
    <w:rsid w:val="000D2BB6"/>
    <w:rPr>
      <w:rFonts w:ascii="Arial" w:eastAsia="SimSun" w:hAnsi="Arial"/>
      <w:sz w:val="22"/>
      <w:szCs w:val="22"/>
      <w:lang w:val="en-GB" w:eastAsia="en-GB"/>
    </w:rPr>
  </w:style>
  <w:style w:type="numbering" w:customStyle="1" w:styleId="LegalList1">
    <w:name w:val="LegalList1"/>
    <w:uiPriority w:val="99"/>
    <w:rsid w:val="000D2BB6"/>
  </w:style>
  <w:style w:type="character" w:customStyle="1" w:styleId="IvDbodytextChar">
    <w:name w:val="IvD bodytext Char"/>
    <w:link w:val="IvDbodytext"/>
    <w:qFormat/>
    <w:locked/>
    <w:rsid w:val="00DD587B"/>
    <w:rPr>
      <w:rFonts w:ascii="Arial" w:hAnsi="Arial" w:cs="Arial"/>
      <w:spacing w:val="2"/>
    </w:rPr>
  </w:style>
  <w:style w:type="paragraph" w:customStyle="1" w:styleId="IvDbodytext">
    <w:name w:val="IvD bodytext"/>
    <w:basedOn w:val="BodyText"/>
    <w:link w:val="IvDbodytextChar"/>
    <w:qFormat/>
    <w:rsid w:val="00DD587B"/>
    <w:pPr>
      <w:keepLines/>
      <w:tabs>
        <w:tab w:val="left" w:pos="2552"/>
        <w:tab w:val="left" w:pos="3856"/>
        <w:tab w:val="left" w:pos="5216"/>
        <w:tab w:val="left" w:pos="6464"/>
        <w:tab w:val="left" w:pos="7768"/>
        <w:tab w:val="left" w:pos="9072"/>
        <w:tab w:val="left" w:pos="9639"/>
      </w:tabs>
      <w:spacing w:before="240" w:after="160" w:line="259" w:lineRule="auto"/>
      <w:jc w:val="left"/>
    </w:pPr>
    <w:rPr>
      <w:rFonts w:eastAsia="MS Mincho" w:cs="Arial"/>
      <w:bCs w:val="0"/>
      <w:spacing w:val="2"/>
      <w:sz w:val="20"/>
      <w:lang w:val="en-US" w:eastAsia="en-US" w:bidi="ar-SA"/>
    </w:rPr>
  </w:style>
  <w:style w:type="character" w:styleId="UnresolvedMention">
    <w:name w:val="Unresolved Mention"/>
    <w:basedOn w:val="DefaultParagraphFont"/>
    <w:uiPriority w:val="99"/>
    <w:semiHidden/>
    <w:unhideWhenUsed/>
    <w:rsid w:val="00B24E1B"/>
    <w:rPr>
      <w:color w:val="605E5C"/>
      <w:shd w:val="clear" w:color="auto" w:fill="E1DFDD"/>
    </w:rPr>
  </w:style>
  <w:style w:type="paragraph" w:customStyle="1" w:styleId="B1">
    <w:name w:val="B1+"/>
    <w:basedOn w:val="B10"/>
    <w:rsid w:val="007F4660"/>
    <w:pPr>
      <w:numPr>
        <w:numId w:val="32"/>
      </w:numPr>
      <w:overflowPunct w:val="0"/>
      <w:autoSpaceDE w:val="0"/>
      <w:autoSpaceDN w:val="0"/>
      <w:adjustRightInd w:val="0"/>
      <w:spacing w:after="0"/>
      <w:textAlignment w:val="baseline"/>
    </w:pPr>
    <w:rPr>
      <w:rFonts w:eastAsia="Times New Roman"/>
      <w:lang w:val="en-GB"/>
    </w:rPr>
  </w:style>
  <w:style w:type="paragraph" w:customStyle="1" w:styleId="CRCoverPage">
    <w:name w:val="CR Cover Page"/>
    <w:rsid w:val="007F466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286935169">
          <w:marLeft w:val="0"/>
          <w:marRight w:val="0"/>
          <w:marTop w:val="0"/>
          <w:marBottom w:val="0"/>
          <w:divBdr>
            <w:top w:val="single" w:sz="6" w:space="6" w:color="E9EDF0"/>
            <w:left w:val="none" w:sz="0" w:space="0" w:color="auto"/>
            <w:bottom w:val="none" w:sz="0" w:space="0" w:color="auto"/>
            <w:right w:val="none" w:sz="0" w:space="0" w:color="auto"/>
          </w:divBdr>
          <w:divsChild>
            <w:div w:id="833110808">
              <w:marLeft w:val="0"/>
              <w:marRight w:val="0"/>
              <w:marTop w:val="0"/>
              <w:marBottom w:val="0"/>
              <w:divBdr>
                <w:top w:val="none" w:sz="0" w:space="0" w:color="auto"/>
                <w:left w:val="none" w:sz="0" w:space="0" w:color="auto"/>
                <w:bottom w:val="none" w:sz="0" w:space="0" w:color="auto"/>
                <w:right w:val="none" w:sz="0" w:space="0" w:color="auto"/>
              </w:divBdr>
            </w:div>
            <w:div w:id="1864126641">
              <w:marLeft w:val="150"/>
              <w:marRight w:val="150"/>
              <w:marTop w:val="60"/>
              <w:marBottom w:val="24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226215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39061730">
              <w:marLeft w:val="0"/>
              <w:marRight w:val="0"/>
              <w:marTop w:val="0"/>
              <w:marBottom w:val="0"/>
              <w:divBdr>
                <w:top w:val="none" w:sz="0" w:space="0" w:color="auto"/>
                <w:left w:val="none" w:sz="0" w:space="0" w:color="auto"/>
                <w:bottom w:val="none" w:sz="0" w:space="0" w:color="auto"/>
                <w:right w:val="none" w:sz="0" w:space="0" w:color="auto"/>
              </w:divBdr>
            </w:div>
            <w:div w:id="1030298549">
              <w:marLeft w:val="150"/>
              <w:marRight w:val="150"/>
              <w:marTop w:val="60"/>
              <w:marBottom w:val="24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580872749">
          <w:marLeft w:val="0"/>
          <w:marRight w:val="0"/>
          <w:marTop w:val="0"/>
          <w:marBottom w:val="0"/>
          <w:divBdr>
            <w:top w:val="single" w:sz="6" w:space="6" w:color="E9EDF0"/>
            <w:left w:val="none" w:sz="0" w:space="0" w:color="auto"/>
            <w:bottom w:val="none" w:sz="0" w:space="0" w:color="auto"/>
            <w:right w:val="none" w:sz="0" w:space="0" w:color="auto"/>
          </w:divBdr>
          <w:divsChild>
            <w:div w:id="103308799">
              <w:marLeft w:val="0"/>
              <w:marRight w:val="0"/>
              <w:marTop w:val="0"/>
              <w:marBottom w:val="0"/>
              <w:divBdr>
                <w:top w:val="none" w:sz="0" w:space="0" w:color="auto"/>
                <w:left w:val="none" w:sz="0" w:space="0" w:color="auto"/>
                <w:bottom w:val="none" w:sz="0" w:space="0" w:color="auto"/>
                <w:right w:val="none" w:sz="0" w:space="0" w:color="auto"/>
              </w:divBdr>
            </w:div>
            <w:div w:id="443964829">
              <w:marLeft w:val="150"/>
              <w:marRight w:val="150"/>
              <w:marTop w:val="60"/>
              <w:marBottom w:val="240"/>
              <w:divBdr>
                <w:top w:val="none" w:sz="0" w:space="0" w:color="auto"/>
                <w:left w:val="none" w:sz="0" w:space="0" w:color="auto"/>
                <w:bottom w:val="none" w:sz="0" w:space="0" w:color="auto"/>
                <w:right w:val="none" w:sz="0" w:space="0" w:color="auto"/>
              </w:divBdr>
            </w:div>
          </w:divsChild>
        </w:div>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tpelt@gsma.com"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sma.com/solutions-and-impact/technologies/networks/gsma_resources/gsma-rcs-universal-profile-3-0-specification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Semilight">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03B83"/>
    <w:rsid w:val="00006122"/>
    <w:rsid w:val="00016DA7"/>
    <w:rsid w:val="00016E33"/>
    <w:rsid w:val="00035D94"/>
    <w:rsid w:val="00044891"/>
    <w:rsid w:val="00047D16"/>
    <w:rsid w:val="00084BAF"/>
    <w:rsid w:val="000956BE"/>
    <w:rsid w:val="000A08B6"/>
    <w:rsid w:val="000B31B7"/>
    <w:rsid w:val="000C6CFC"/>
    <w:rsid w:val="000D11A5"/>
    <w:rsid w:val="000D3446"/>
    <w:rsid w:val="000D7634"/>
    <w:rsid w:val="000F1207"/>
    <w:rsid w:val="000F57EF"/>
    <w:rsid w:val="00107134"/>
    <w:rsid w:val="00113803"/>
    <w:rsid w:val="001172FB"/>
    <w:rsid w:val="00137960"/>
    <w:rsid w:val="0016241E"/>
    <w:rsid w:val="00180E7A"/>
    <w:rsid w:val="00186C53"/>
    <w:rsid w:val="001A5085"/>
    <w:rsid w:val="001C2987"/>
    <w:rsid w:val="001D5EAE"/>
    <w:rsid w:val="001E04B5"/>
    <w:rsid w:val="001F0C7C"/>
    <w:rsid w:val="00206CB8"/>
    <w:rsid w:val="002130B0"/>
    <w:rsid w:val="00225650"/>
    <w:rsid w:val="0028520B"/>
    <w:rsid w:val="00296018"/>
    <w:rsid w:val="002A7E7C"/>
    <w:rsid w:val="002B5A0B"/>
    <w:rsid w:val="002F2D23"/>
    <w:rsid w:val="00313FC0"/>
    <w:rsid w:val="00314D9C"/>
    <w:rsid w:val="00315605"/>
    <w:rsid w:val="003243AA"/>
    <w:rsid w:val="00355305"/>
    <w:rsid w:val="00392FF2"/>
    <w:rsid w:val="003B1F7D"/>
    <w:rsid w:val="003D473F"/>
    <w:rsid w:val="004029B4"/>
    <w:rsid w:val="00402CB9"/>
    <w:rsid w:val="00403789"/>
    <w:rsid w:val="00406700"/>
    <w:rsid w:val="004078E0"/>
    <w:rsid w:val="004173AD"/>
    <w:rsid w:val="004604D0"/>
    <w:rsid w:val="00465CBE"/>
    <w:rsid w:val="00473011"/>
    <w:rsid w:val="004733EA"/>
    <w:rsid w:val="00480118"/>
    <w:rsid w:val="00491D6D"/>
    <w:rsid w:val="004A0329"/>
    <w:rsid w:val="004A51B9"/>
    <w:rsid w:val="004A5C1E"/>
    <w:rsid w:val="004F2DF2"/>
    <w:rsid w:val="00542BEE"/>
    <w:rsid w:val="00544FA9"/>
    <w:rsid w:val="005462CF"/>
    <w:rsid w:val="005542B9"/>
    <w:rsid w:val="005665C0"/>
    <w:rsid w:val="00570BB4"/>
    <w:rsid w:val="005723C0"/>
    <w:rsid w:val="00581807"/>
    <w:rsid w:val="005A0E70"/>
    <w:rsid w:val="005A69CC"/>
    <w:rsid w:val="005C3470"/>
    <w:rsid w:val="005D2344"/>
    <w:rsid w:val="005D55C9"/>
    <w:rsid w:val="005D6786"/>
    <w:rsid w:val="005D7E5D"/>
    <w:rsid w:val="005F6468"/>
    <w:rsid w:val="005F74AA"/>
    <w:rsid w:val="00607A5F"/>
    <w:rsid w:val="0061340C"/>
    <w:rsid w:val="00617519"/>
    <w:rsid w:val="00661EB6"/>
    <w:rsid w:val="0068684F"/>
    <w:rsid w:val="00693367"/>
    <w:rsid w:val="00694F27"/>
    <w:rsid w:val="006B5606"/>
    <w:rsid w:val="006D2B72"/>
    <w:rsid w:val="006F020C"/>
    <w:rsid w:val="006F61BC"/>
    <w:rsid w:val="007174EC"/>
    <w:rsid w:val="007335B3"/>
    <w:rsid w:val="00757608"/>
    <w:rsid w:val="007748CF"/>
    <w:rsid w:val="00784F7D"/>
    <w:rsid w:val="007B5FD9"/>
    <w:rsid w:val="007B7A47"/>
    <w:rsid w:val="007C07F7"/>
    <w:rsid w:val="007C6E33"/>
    <w:rsid w:val="007D09AE"/>
    <w:rsid w:val="007F5721"/>
    <w:rsid w:val="007F77F4"/>
    <w:rsid w:val="008076F7"/>
    <w:rsid w:val="00827AA6"/>
    <w:rsid w:val="00832115"/>
    <w:rsid w:val="00835FF9"/>
    <w:rsid w:val="00865A22"/>
    <w:rsid w:val="00870081"/>
    <w:rsid w:val="00874F11"/>
    <w:rsid w:val="0087521C"/>
    <w:rsid w:val="00877152"/>
    <w:rsid w:val="008E66E0"/>
    <w:rsid w:val="008F12EB"/>
    <w:rsid w:val="008F4814"/>
    <w:rsid w:val="009057D8"/>
    <w:rsid w:val="0091720A"/>
    <w:rsid w:val="00922777"/>
    <w:rsid w:val="00931321"/>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03A34"/>
    <w:rsid w:val="00B15718"/>
    <w:rsid w:val="00B2195F"/>
    <w:rsid w:val="00B25500"/>
    <w:rsid w:val="00B41CE4"/>
    <w:rsid w:val="00B50720"/>
    <w:rsid w:val="00B5347D"/>
    <w:rsid w:val="00B64B80"/>
    <w:rsid w:val="00BB4EE3"/>
    <w:rsid w:val="00C0029B"/>
    <w:rsid w:val="00C10712"/>
    <w:rsid w:val="00C232CF"/>
    <w:rsid w:val="00C32E2B"/>
    <w:rsid w:val="00C41BA3"/>
    <w:rsid w:val="00C43BAB"/>
    <w:rsid w:val="00C840DD"/>
    <w:rsid w:val="00CB00BB"/>
    <w:rsid w:val="00CC4588"/>
    <w:rsid w:val="00CF5711"/>
    <w:rsid w:val="00D04D93"/>
    <w:rsid w:val="00D27274"/>
    <w:rsid w:val="00D44118"/>
    <w:rsid w:val="00D50AED"/>
    <w:rsid w:val="00D55AB5"/>
    <w:rsid w:val="00D56554"/>
    <w:rsid w:val="00D90C85"/>
    <w:rsid w:val="00D96815"/>
    <w:rsid w:val="00DA6F54"/>
    <w:rsid w:val="00DD20C3"/>
    <w:rsid w:val="00E03E49"/>
    <w:rsid w:val="00E13E9C"/>
    <w:rsid w:val="00E15C4B"/>
    <w:rsid w:val="00E34DBC"/>
    <w:rsid w:val="00E646F0"/>
    <w:rsid w:val="00E76703"/>
    <w:rsid w:val="00E93A65"/>
    <w:rsid w:val="00EC1A1A"/>
    <w:rsid w:val="00EC5A67"/>
    <w:rsid w:val="00F03AB6"/>
    <w:rsid w:val="00F25B10"/>
    <w:rsid w:val="00F33E4F"/>
    <w:rsid w:val="00F5627C"/>
    <w:rsid w:val="00F655FA"/>
    <w:rsid w:val="00F7093F"/>
    <w:rsid w:val="00F74929"/>
    <w:rsid w:val="00F77012"/>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AAF393F87CB64A89A4DA0D82533E5B" ma:contentTypeVersion="13" ma:contentTypeDescription="Create a new document." ma:contentTypeScope="" ma:versionID="b690e5770c8ec49dff33db1145bb236c">
  <xsd:schema xmlns:xsd="http://www.w3.org/2001/XMLSchema" xmlns:xs="http://www.w3.org/2001/XMLSchema" xmlns:p="http://schemas.microsoft.com/office/2006/metadata/properties" xmlns:ns2="35e215f0-b7cc-42ca-9803-e192f362a613" xmlns:ns3="28b518f0-e22b-4db0-bfef-c9e15e7d1189" xmlns:ns4="2e6e0491-aa75-4400-a05d-30f178733391" targetNamespace="http://schemas.microsoft.com/office/2006/metadata/properties" ma:root="true" ma:fieldsID="9e746668d0ec453ad24beec37f476ebd" ns2:_="" ns3:_="" ns4:_="">
    <xsd:import namespace="35e215f0-b7cc-42ca-9803-e192f362a613"/>
    <xsd:import namespace="28b518f0-e22b-4db0-bfef-c9e15e7d1189"/>
    <xsd:import namespace="2e6e0491-aa75-4400-a05d-30f17873339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e215f0-b7cc-42ca-9803-e192f362a6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b518f0-e22b-4db0-bfef-c9e15e7d11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fe72a89-3911-4dcb-804f-8dd21930a281}" ma:internalName="TaxCatchAll" ma:showField="CatchAllData" ma:web="35e215f0-b7cc-42ca-9803-e192f362a6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28b518f0-e22b-4db0-bfef-c9e15e7d11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2.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DBD5435F-13A4-4E3D-9067-AA1B22CE4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e215f0-b7cc-42ca-9803-e192f362a613"/>
    <ds:schemaRef ds:uri="28b518f0-e22b-4db0-bfef-c9e15e7d1189"/>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2e6e0491-aa75-4400-a05d-30f178733391"/>
    <ds:schemaRef ds:uri="28b518f0-e22b-4db0-bfef-c9e15e7d118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2a4ff82-fec3-469d-aafb-ac8276216699}" enabled="0" method="" siteId="{72a4ff82-fec3-469d-aafb-ac8276216699}" removed="1"/>
  <clbl:label id="{7af72c41-31f4-4d40-a6d0-808117dc4d77}" enabled="1" method="Standard" siteId="{be0f980b-dd99-4b19-bd7b-bc71a09b026c}" removed="0"/>
  <clbl:label id="{d2dc6f62-bb58-4b94-b6ca-9af54699d31b}" enabled="1" method="Standard" siteId="{d7790549-8c35-40ea-ad75-954ac3e86be8}"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14</TotalTime>
  <Pages>2</Pages>
  <Words>375</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Response to SA3-LI on RCS lawful intercept requirements</vt:lpstr>
    </vt:vector>
  </TitlesOfParts>
  <Company>Ericsson</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Response to SA3-LI on RCS lawful intercept requirements</dc:title>
  <dc:subject/>
  <dc:creator>Wayne Cutler</dc:creator>
  <cp:keywords/>
  <cp:lastModifiedBy>Carmine Rizzo</cp:lastModifiedBy>
  <cp:revision>6</cp:revision>
  <cp:lastPrinted>2006-09-14T07:39:00Z</cp:lastPrinted>
  <dcterms:created xsi:type="dcterms:W3CDTF">2025-06-25T13:38:00Z</dcterms:created>
  <dcterms:modified xsi:type="dcterms:W3CDTF">2025-07-10T17:26:00Z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0x01010023AAF393F87CB64A89A4DA0D82533E5B</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y fmtid="{D5CDD505-2E9C-101B-9397-08002B2CF9AE}" pid="23" name="MediaServiceImageTags">
    <vt:lpwstr/>
  </property>
</Properties>
</file>